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463F348" w:rsidR="001E41F3" w:rsidRPr="00A70E0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70E0D">
        <w:rPr>
          <w:b/>
          <w:noProof/>
          <w:sz w:val="24"/>
        </w:rPr>
        <w:t>3GPP TSG-</w:t>
      </w:r>
      <w:fldSimple w:instr=" DOCPROPERTY  TSG/WGRef  \* MERGEFORMAT ">
        <w:r w:rsidR="003609EF" w:rsidRPr="00A70E0D">
          <w:rPr>
            <w:b/>
            <w:noProof/>
            <w:sz w:val="24"/>
          </w:rPr>
          <w:t>RAN5</w:t>
        </w:r>
      </w:fldSimple>
      <w:r w:rsidR="00C66BA2" w:rsidRPr="00A70E0D">
        <w:rPr>
          <w:b/>
          <w:noProof/>
          <w:sz w:val="24"/>
        </w:rPr>
        <w:t xml:space="preserve"> </w:t>
      </w:r>
      <w:r w:rsidRPr="00A70E0D">
        <w:rPr>
          <w:b/>
          <w:noProof/>
          <w:sz w:val="24"/>
        </w:rPr>
        <w:t>Meeting #</w:t>
      </w:r>
      <w:fldSimple w:instr=" DOCPROPERTY  MtgSeq  \* MERGEFORMAT ">
        <w:r w:rsidR="00EB09B7" w:rsidRPr="00A70E0D">
          <w:rPr>
            <w:b/>
            <w:noProof/>
            <w:sz w:val="24"/>
          </w:rPr>
          <w:t>91</w:t>
        </w:r>
      </w:fldSimple>
      <w:fldSimple w:instr=" DOCPROPERTY  MtgTitle  \* MERGEFORMAT ">
        <w:r w:rsidR="00EB09B7" w:rsidRPr="00A70E0D">
          <w:rPr>
            <w:b/>
            <w:noProof/>
            <w:sz w:val="24"/>
          </w:rPr>
          <w:t>-e</w:t>
        </w:r>
      </w:fldSimple>
      <w:r w:rsidRPr="00A70E0D">
        <w:rPr>
          <w:b/>
          <w:i/>
          <w:noProof/>
          <w:sz w:val="28"/>
        </w:rPr>
        <w:tab/>
      </w:r>
      <w:fldSimple w:instr=" DOCPROPERTY  Tdoc#  \* MERGEFORMAT ">
        <w:r w:rsidR="00E13F3D" w:rsidRPr="00A70E0D">
          <w:rPr>
            <w:b/>
            <w:i/>
            <w:noProof/>
            <w:sz w:val="28"/>
          </w:rPr>
          <w:t>R5-213</w:t>
        </w:r>
        <w:r w:rsidR="008A3AB6">
          <w:rPr>
            <w:b/>
            <w:i/>
            <w:noProof/>
            <w:sz w:val="28"/>
          </w:rPr>
          <w:t>597</w:t>
        </w:r>
      </w:fldSimple>
    </w:p>
    <w:p w14:paraId="7CB45193" w14:textId="77777777" w:rsidR="001E41F3" w:rsidRPr="00A70E0D" w:rsidRDefault="00550B25" w:rsidP="005E2C44">
      <w:pPr>
        <w:pStyle w:val="CRCoverPage"/>
        <w:outlineLvl w:val="0"/>
        <w:rPr>
          <w:b/>
          <w:noProof/>
          <w:sz w:val="24"/>
        </w:rPr>
      </w:pPr>
      <w:r w:rsidRPr="00A70E0D">
        <w:fldChar w:fldCharType="begin"/>
      </w:r>
      <w:r w:rsidRPr="00A70E0D">
        <w:instrText xml:space="preserve"> DOCPROPERTY  Location  \* MERGEFORMAT </w:instrText>
      </w:r>
      <w:r w:rsidRPr="00A70E0D">
        <w:fldChar w:fldCharType="separate"/>
      </w:r>
      <w:r w:rsidR="003609EF" w:rsidRPr="00A70E0D">
        <w:rPr>
          <w:b/>
          <w:noProof/>
          <w:sz w:val="24"/>
        </w:rPr>
        <w:t>Online</w:t>
      </w:r>
      <w:r w:rsidRPr="00A70E0D">
        <w:rPr>
          <w:b/>
          <w:noProof/>
          <w:sz w:val="24"/>
        </w:rPr>
        <w:fldChar w:fldCharType="end"/>
      </w:r>
      <w:r w:rsidR="001E41F3" w:rsidRPr="00A70E0D">
        <w:rPr>
          <w:b/>
          <w:noProof/>
          <w:sz w:val="24"/>
        </w:rPr>
        <w:t xml:space="preserve">, </w:t>
      </w:r>
      <w:r w:rsidR="002336F6" w:rsidRPr="00A70E0D">
        <w:fldChar w:fldCharType="begin"/>
      </w:r>
      <w:r w:rsidR="002336F6" w:rsidRPr="00A70E0D">
        <w:instrText xml:space="preserve"> DOCPROPERTY  Country  \* MERGEFORMAT </w:instrText>
      </w:r>
      <w:r w:rsidR="002336F6" w:rsidRPr="00A70E0D">
        <w:fldChar w:fldCharType="end"/>
      </w:r>
      <w:r w:rsidR="001E41F3" w:rsidRPr="00A70E0D">
        <w:rPr>
          <w:b/>
          <w:noProof/>
          <w:sz w:val="24"/>
        </w:rPr>
        <w:t xml:space="preserve">, </w:t>
      </w:r>
      <w:fldSimple w:instr=" DOCPROPERTY  StartDate  \* MERGEFORMAT ">
        <w:r w:rsidR="003609EF" w:rsidRPr="00A70E0D">
          <w:rPr>
            <w:b/>
            <w:noProof/>
            <w:sz w:val="24"/>
          </w:rPr>
          <w:t>17th May 2021</w:t>
        </w:r>
      </w:fldSimple>
      <w:r w:rsidR="00547111" w:rsidRPr="00A70E0D">
        <w:rPr>
          <w:b/>
          <w:noProof/>
          <w:sz w:val="24"/>
        </w:rPr>
        <w:t xml:space="preserve"> - </w:t>
      </w:r>
      <w:fldSimple w:instr=" DOCPROPERTY  EndDate  \* MERGEFORMAT ">
        <w:r w:rsidR="003609EF" w:rsidRPr="00A70E0D">
          <w:rPr>
            <w:b/>
            <w:noProof/>
            <w:sz w:val="24"/>
          </w:rPr>
          <w:t>28th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70E0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A70E0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70E0D">
              <w:rPr>
                <w:i/>
                <w:noProof/>
                <w:sz w:val="14"/>
              </w:rPr>
              <w:t>CR-Form-v</w:t>
            </w:r>
            <w:r w:rsidR="008863B9" w:rsidRPr="00A70E0D">
              <w:rPr>
                <w:i/>
                <w:noProof/>
                <w:sz w:val="14"/>
              </w:rPr>
              <w:t>12.</w:t>
            </w:r>
            <w:r w:rsidR="002E472E" w:rsidRPr="00A70E0D">
              <w:rPr>
                <w:i/>
                <w:noProof/>
                <w:sz w:val="14"/>
              </w:rPr>
              <w:t>1</w:t>
            </w:r>
          </w:p>
        </w:tc>
      </w:tr>
      <w:tr w:rsidR="001E41F3" w:rsidRPr="00A70E0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70E0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0E0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70E0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70E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0E0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70E0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A70E0D" w:rsidRDefault="00550B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A70E0D">
                <w:rPr>
                  <w:b/>
                  <w:noProof/>
                  <w:sz w:val="28"/>
                </w:rPr>
                <w:t>36.579-2</w:t>
              </w:r>
            </w:fldSimple>
          </w:p>
        </w:tc>
        <w:tc>
          <w:tcPr>
            <w:tcW w:w="709" w:type="dxa"/>
          </w:tcPr>
          <w:p w14:paraId="77009707" w14:textId="77777777" w:rsidR="001E41F3" w:rsidRPr="00A70E0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0E0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A70E0D" w:rsidRDefault="00550B2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A70E0D">
                <w:rPr>
                  <w:b/>
                  <w:noProof/>
                  <w:sz w:val="28"/>
                </w:rPr>
                <w:t>0178</w:t>
              </w:r>
            </w:fldSimple>
          </w:p>
        </w:tc>
        <w:tc>
          <w:tcPr>
            <w:tcW w:w="709" w:type="dxa"/>
          </w:tcPr>
          <w:p w14:paraId="09D2C09B" w14:textId="77777777" w:rsidR="001E41F3" w:rsidRPr="00A70E0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70E0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CB5F03" w:rsidR="001E41F3" w:rsidRPr="00A70E0D" w:rsidRDefault="00A70E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70E0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70E0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70E0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A70E0D" w:rsidRDefault="00550B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A70E0D">
                <w:rPr>
                  <w:b/>
                  <w:noProof/>
                  <w:sz w:val="28"/>
                </w:rPr>
                <w:t>14.10.0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70E0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0E0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70E0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0E0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70E0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70E0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70E0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70E0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70E0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70E0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70E0D">
              <w:rPr>
                <w:rFonts w:cs="Arial"/>
                <w:i/>
                <w:noProof/>
              </w:rPr>
              <w:t>on using this form</w:t>
            </w:r>
            <w:r w:rsidR="0051580D" w:rsidRPr="00A70E0D">
              <w:rPr>
                <w:rFonts w:cs="Arial"/>
                <w:i/>
                <w:noProof/>
              </w:rPr>
              <w:t>: c</w:t>
            </w:r>
            <w:r w:rsidR="00F25D98" w:rsidRPr="00A70E0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70E0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70E0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70E0D">
              <w:rPr>
                <w:rFonts w:cs="Arial"/>
                <w:i/>
                <w:noProof/>
              </w:rPr>
              <w:t>.</w:t>
            </w:r>
          </w:p>
        </w:tc>
      </w:tr>
      <w:tr w:rsidR="001E41F3" w:rsidRPr="00A70E0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70E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70E0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70E0D" w14:paraId="0EE45D52" w14:textId="77777777" w:rsidTr="00A7671C">
        <w:tc>
          <w:tcPr>
            <w:tcW w:w="2835" w:type="dxa"/>
          </w:tcPr>
          <w:p w14:paraId="59860FA1" w14:textId="77777777" w:rsidR="00F25D98" w:rsidRPr="00A70E0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70E0D">
              <w:rPr>
                <w:b/>
                <w:i/>
                <w:noProof/>
              </w:rPr>
              <w:t>Proposed change</w:t>
            </w:r>
            <w:r w:rsidR="00A7671C" w:rsidRPr="00A70E0D">
              <w:rPr>
                <w:b/>
                <w:i/>
                <w:noProof/>
              </w:rPr>
              <w:t xml:space="preserve"> </w:t>
            </w:r>
            <w:r w:rsidRPr="00A70E0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70E0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0E0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70E0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70E0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0E0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70E0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70E0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0E0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70E0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70E0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0E0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A70E0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A70E0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70E0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70E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0E0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70E0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0E0D">
              <w:rPr>
                <w:b/>
                <w:i/>
                <w:noProof/>
              </w:rPr>
              <w:t>Title:</w:t>
            </w:r>
            <w:r w:rsidRPr="00A70E0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A70E0D" w:rsidRDefault="00550B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 w:rsidRPr="00A70E0D">
                <w:t>Addition of MCPTT Test Case 5.8</w:t>
              </w:r>
            </w:fldSimple>
          </w:p>
        </w:tc>
      </w:tr>
      <w:tr w:rsidR="001E41F3" w:rsidRPr="00A70E0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70E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70E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0E0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70E0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0E0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A70E0D" w:rsidRDefault="00550B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A70E0D">
                <w:rPr>
                  <w:noProof/>
                </w:rPr>
                <w:t>NIST</w:t>
              </w:r>
            </w:fldSimple>
          </w:p>
        </w:tc>
      </w:tr>
      <w:tr w:rsidR="001E41F3" w:rsidRPr="00A70E0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70E0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0E0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2CBA6D" w:rsidR="001E41F3" w:rsidRPr="00A70E0D" w:rsidRDefault="00DD46E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70E0D">
              <w:t>R5</w:t>
            </w:r>
            <w:r w:rsidR="002336F6" w:rsidRPr="00A70E0D">
              <w:fldChar w:fldCharType="begin"/>
            </w:r>
            <w:r w:rsidR="002336F6" w:rsidRPr="00A70E0D">
              <w:instrText xml:space="preserve"> DOCPROPERTY  SourceIfTsg  \* MERGEFORMAT </w:instrText>
            </w:r>
            <w:r w:rsidR="002336F6" w:rsidRPr="00A70E0D">
              <w:fldChar w:fldCharType="end"/>
            </w:r>
          </w:p>
        </w:tc>
      </w:tr>
      <w:tr w:rsidR="001E41F3" w:rsidRPr="00A70E0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70E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70E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0E0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70E0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0E0D">
              <w:rPr>
                <w:b/>
                <w:i/>
                <w:noProof/>
              </w:rPr>
              <w:t>Work item code</w:t>
            </w:r>
            <w:r w:rsidR="0051580D" w:rsidRPr="00A70E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A70E0D" w:rsidRDefault="00550B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A70E0D">
                <w:rPr>
                  <w:noProof/>
                </w:rPr>
                <w:t>MCenhUEConTest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70E0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70E0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0E0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A70E0D" w:rsidRDefault="00550B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A70E0D">
                <w:rPr>
                  <w:noProof/>
                </w:rPr>
                <w:t>2021-05-07</w:t>
              </w:r>
            </w:fldSimple>
          </w:p>
        </w:tc>
      </w:tr>
      <w:tr w:rsidR="001E41F3" w:rsidRPr="00A70E0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70E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70E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70E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70E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70E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0E0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70E0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0E0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A70E0D" w:rsidRDefault="00550B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A70E0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70E0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70E0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70E0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A70E0D" w:rsidRDefault="00550B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A70E0D">
                <w:rPr>
                  <w:noProof/>
                </w:rPr>
                <w:t>Rel-15</w:t>
              </w:r>
            </w:fldSimple>
          </w:p>
        </w:tc>
      </w:tr>
      <w:tr w:rsidR="001E41F3" w:rsidRPr="00A70E0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70E0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70E0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70E0D">
              <w:rPr>
                <w:i/>
                <w:noProof/>
                <w:sz w:val="18"/>
              </w:rPr>
              <w:t xml:space="preserve">Use </w:t>
            </w:r>
            <w:r w:rsidRPr="00A70E0D">
              <w:rPr>
                <w:i/>
                <w:noProof/>
                <w:sz w:val="18"/>
                <w:u w:val="single"/>
              </w:rPr>
              <w:t>one</w:t>
            </w:r>
            <w:r w:rsidRPr="00A70E0D">
              <w:rPr>
                <w:i/>
                <w:noProof/>
                <w:sz w:val="18"/>
              </w:rPr>
              <w:t xml:space="preserve"> of the following categories:</w:t>
            </w:r>
            <w:r w:rsidRPr="00A70E0D">
              <w:rPr>
                <w:b/>
                <w:i/>
                <w:noProof/>
                <w:sz w:val="18"/>
              </w:rPr>
              <w:br/>
              <w:t>F</w:t>
            </w:r>
            <w:r w:rsidRPr="00A70E0D">
              <w:rPr>
                <w:i/>
                <w:noProof/>
                <w:sz w:val="18"/>
              </w:rPr>
              <w:t xml:space="preserve">  (correction)</w:t>
            </w:r>
            <w:r w:rsidRPr="00A70E0D">
              <w:rPr>
                <w:i/>
                <w:noProof/>
                <w:sz w:val="18"/>
              </w:rPr>
              <w:br/>
            </w:r>
            <w:r w:rsidRPr="00A70E0D">
              <w:rPr>
                <w:b/>
                <w:i/>
                <w:noProof/>
                <w:sz w:val="18"/>
              </w:rPr>
              <w:t>A</w:t>
            </w:r>
            <w:r w:rsidRPr="00A70E0D">
              <w:rPr>
                <w:i/>
                <w:noProof/>
                <w:sz w:val="18"/>
              </w:rPr>
              <w:t xml:space="preserve">  (</w:t>
            </w:r>
            <w:r w:rsidR="00DE34CF" w:rsidRPr="00A70E0D">
              <w:rPr>
                <w:i/>
                <w:noProof/>
                <w:sz w:val="18"/>
              </w:rPr>
              <w:t xml:space="preserve">mirror </w:t>
            </w:r>
            <w:r w:rsidRPr="00A70E0D">
              <w:rPr>
                <w:i/>
                <w:noProof/>
                <w:sz w:val="18"/>
              </w:rPr>
              <w:t>correspond</w:t>
            </w:r>
            <w:r w:rsidR="00DE34CF" w:rsidRPr="00A70E0D">
              <w:rPr>
                <w:i/>
                <w:noProof/>
                <w:sz w:val="18"/>
              </w:rPr>
              <w:t xml:space="preserve">ing </w:t>
            </w:r>
            <w:r w:rsidRPr="00A70E0D">
              <w:rPr>
                <w:i/>
                <w:noProof/>
                <w:sz w:val="18"/>
              </w:rPr>
              <w:t xml:space="preserve">to a </w:t>
            </w:r>
            <w:r w:rsidR="00DE34CF" w:rsidRPr="00A70E0D">
              <w:rPr>
                <w:i/>
                <w:noProof/>
                <w:sz w:val="18"/>
              </w:rPr>
              <w:t xml:space="preserve">change </w:t>
            </w:r>
            <w:r w:rsidRPr="00A70E0D">
              <w:rPr>
                <w:i/>
                <w:noProof/>
                <w:sz w:val="18"/>
              </w:rPr>
              <w:t xml:space="preserve">in an earlier </w:t>
            </w:r>
            <w:r w:rsidR="00665C47" w:rsidRPr="00A70E0D">
              <w:rPr>
                <w:i/>
                <w:noProof/>
                <w:sz w:val="18"/>
              </w:rPr>
              <w:tab/>
            </w:r>
            <w:r w:rsidR="00665C47" w:rsidRPr="00A70E0D">
              <w:rPr>
                <w:i/>
                <w:noProof/>
                <w:sz w:val="18"/>
              </w:rPr>
              <w:tab/>
            </w:r>
            <w:r w:rsidR="00665C47" w:rsidRPr="00A70E0D">
              <w:rPr>
                <w:i/>
                <w:noProof/>
                <w:sz w:val="18"/>
              </w:rPr>
              <w:tab/>
            </w:r>
            <w:r w:rsidR="00665C47" w:rsidRPr="00A70E0D">
              <w:rPr>
                <w:i/>
                <w:noProof/>
                <w:sz w:val="18"/>
              </w:rPr>
              <w:tab/>
            </w:r>
            <w:r w:rsidR="00665C47" w:rsidRPr="00A70E0D">
              <w:rPr>
                <w:i/>
                <w:noProof/>
                <w:sz w:val="18"/>
              </w:rPr>
              <w:tab/>
            </w:r>
            <w:r w:rsidR="00665C47" w:rsidRPr="00A70E0D">
              <w:rPr>
                <w:i/>
                <w:noProof/>
                <w:sz w:val="18"/>
              </w:rPr>
              <w:tab/>
            </w:r>
            <w:r w:rsidR="00665C47" w:rsidRPr="00A70E0D">
              <w:rPr>
                <w:i/>
                <w:noProof/>
                <w:sz w:val="18"/>
              </w:rPr>
              <w:tab/>
            </w:r>
            <w:r w:rsidR="00665C47" w:rsidRPr="00A70E0D">
              <w:rPr>
                <w:i/>
                <w:noProof/>
                <w:sz w:val="18"/>
              </w:rPr>
              <w:tab/>
            </w:r>
            <w:r w:rsidR="00665C47" w:rsidRPr="00A70E0D">
              <w:rPr>
                <w:i/>
                <w:noProof/>
                <w:sz w:val="18"/>
              </w:rPr>
              <w:tab/>
            </w:r>
            <w:r w:rsidR="00665C47" w:rsidRPr="00A70E0D">
              <w:rPr>
                <w:i/>
                <w:noProof/>
                <w:sz w:val="18"/>
              </w:rPr>
              <w:tab/>
            </w:r>
            <w:r w:rsidR="00665C47" w:rsidRPr="00A70E0D">
              <w:rPr>
                <w:i/>
                <w:noProof/>
                <w:sz w:val="18"/>
              </w:rPr>
              <w:tab/>
            </w:r>
            <w:r w:rsidR="00665C47" w:rsidRPr="00A70E0D">
              <w:rPr>
                <w:i/>
                <w:noProof/>
                <w:sz w:val="18"/>
              </w:rPr>
              <w:tab/>
            </w:r>
            <w:r w:rsidR="00665C47" w:rsidRPr="00A70E0D">
              <w:rPr>
                <w:i/>
                <w:noProof/>
                <w:sz w:val="18"/>
              </w:rPr>
              <w:tab/>
            </w:r>
            <w:r w:rsidRPr="00A70E0D">
              <w:rPr>
                <w:i/>
                <w:noProof/>
                <w:sz w:val="18"/>
              </w:rPr>
              <w:t>release)</w:t>
            </w:r>
            <w:r w:rsidRPr="00A70E0D">
              <w:rPr>
                <w:i/>
                <w:noProof/>
                <w:sz w:val="18"/>
              </w:rPr>
              <w:br/>
            </w:r>
            <w:r w:rsidRPr="00A70E0D">
              <w:rPr>
                <w:b/>
                <w:i/>
                <w:noProof/>
                <w:sz w:val="18"/>
              </w:rPr>
              <w:t>B</w:t>
            </w:r>
            <w:r w:rsidRPr="00A70E0D">
              <w:rPr>
                <w:i/>
                <w:noProof/>
                <w:sz w:val="18"/>
              </w:rPr>
              <w:t xml:space="preserve">  (addition of feature), </w:t>
            </w:r>
            <w:r w:rsidRPr="00A70E0D">
              <w:rPr>
                <w:i/>
                <w:noProof/>
                <w:sz w:val="18"/>
              </w:rPr>
              <w:br/>
            </w:r>
            <w:r w:rsidRPr="00A70E0D">
              <w:rPr>
                <w:b/>
                <w:i/>
                <w:noProof/>
                <w:sz w:val="18"/>
              </w:rPr>
              <w:t>C</w:t>
            </w:r>
            <w:r w:rsidRPr="00A70E0D">
              <w:rPr>
                <w:i/>
                <w:noProof/>
                <w:sz w:val="18"/>
              </w:rPr>
              <w:t xml:space="preserve">  (functional modification of feature)</w:t>
            </w:r>
            <w:r w:rsidRPr="00A70E0D">
              <w:rPr>
                <w:i/>
                <w:noProof/>
                <w:sz w:val="18"/>
              </w:rPr>
              <w:br/>
            </w:r>
            <w:r w:rsidRPr="00A70E0D">
              <w:rPr>
                <w:b/>
                <w:i/>
                <w:noProof/>
                <w:sz w:val="18"/>
              </w:rPr>
              <w:t>D</w:t>
            </w:r>
            <w:r w:rsidRPr="00A70E0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70E0D" w:rsidRDefault="001E41F3">
            <w:pPr>
              <w:pStyle w:val="CRCoverPage"/>
              <w:rPr>
                <w:noProof/>
              </w:rPr>
            </w:pPr>
            <w:r w:rsidRPr="00A70E0D">
              <w:rPr>
                <w:noProof/>
                <w:sz w:val="18"/>
              </w:rPr>
              <w:t>Detailed explanations of the above categories can</w:t>
            </w:r>
            <w:r w:rsidRPr="00A70E0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70E0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70E0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A70E0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70E0D">
              <w:rPr>
                <w:i/>
                <w:noProof/>
                <w:sz w:val="18"/>
              </w:rPr>
              <w:t xml:space="preserve">Use </w:t>
            </w:r>
            <w:r w:rsidRPr="00A70E0D">
              <w:rPr>
                <w:i/>
                <w:noProof/>
                <w:sz w:val="18"/>
                <w:u w:val="single"/>
              </w:rPr>
              <w:t>one</w:t>
            </w:r>
            <w:r w:rsidRPr="00A70E0D">
              <w:rPr>
                <w:i/>
                <w:noProof/>
                <w:sz w:val="18"/>
              </w:rPr>
              <w:t xml:space="preserve"> of the following releases:</w:t>
            </w:r>
            <w:r w:rsidRPr="00A70E0D">
              <w:rPr>
                <w:i/>
                <w:noProof/>
                <w:sz w:val="18"/>
              </w:rPr>
              <w:br/>
              <w:t>Rel-8</w:t>
            </w:r>
            <w:r w:rsidRPr="00A70E0D">
              <w:rPr>
                <w:i/>
                <w:noProof/>
                <w:sz w:val="18"/>
              </w:rPr>
              <w:tab/>
              <w:t>(Release 8)</w:t>
            </w:r>
            <w:r w:rsidR="007C2097" w:rsidRPr="00A70E0D">
              <w:rPr>
                <w:i/>
                <w:noProof/>
                <w:sz w:val="18"/>
              </w:rPr>
              <w:br/>
              <w:t>Rel-9</w:t>
            </w:r>
            <w:r w:rsidR="007C2097" w:rsidRPr="00A70E0D">
              <w:rPr>
                <w:i/>
                <w:noProof/>
                <w:sz w:val="18"/>
              </w:rPr>
              <w:tab/>
              <w:t>(Release 9)</w:t>
            </w:r>
            <w:r w:rsidR="009777D9" w:rsidRPr="00A70E0D">
              <w:rPr>
                <w:i/>
                <w:noProof/>
                <w:sz w:val="18"/>
              </w:rPr>
              <w:br/>
              <w:t>Rel-10</w:t>
            </w:r>
            <w:r w:rsidR="009777D9" w:rsidRPr="00A70E0D">
              <w:rPr>
                <w:i/>
                <w:noProof/>
                <w:sz w:val="18"/>
              </w:rPr>
              <w:tab/>
              <w:t>(Release 10)</w:t>
            </w:r>
            <w:r w:rsidR="000C038A" w:rsidRPr="00A70E0D">
              <w:rPr>
                <w:i/>
                <w:noProof/>
                <w:sz w:val="18"/>
              </w:rPr>
              <w:br/>
              <w:t>Rel-11</w:t>
            </w:r>
            <w:r w:rsidR="000C038A" w:rsidRPr="00A70E0D">
              <w:rPr>
                <w:i/>
                <w:noProof/>
                <w:sz w:val="18"/>
              </w:rPr>
              <w:tab/>
              <w:t>(Release 11)</w:t>
            </w:r>
            <w:r w:rsidR="000C038A" w:rsidRPr="00A70E0D">
              <w:rPr>
                <w:i/>
                <w:noProof/>
                <w:sz w:val="18"/>
              </w:rPr>
              <w:br/>
            </w:r>
            <w:r w:rsidR="002E472E" w:rsidRPr="00A70E0D">
              <w:rPr>
                <w:i/>
                <w:noProof/>
                <w:sz w:val="18"/>
              </w:rPr>
              <w:t>…</w:t>
            </w:r>
            <w:r w:rsidR="0051580D" w:rsidRPr="00A70E0D">
              <w:rPr>
                <w:i/>
                <w:noProof/>
                <w:sz w:val="18"/>
              </w:rPr>
              <w:br/>
            </w:r>
            <w:r w:rsidR="00E34898" w:rsidRPr="00A70E0D">
              <w:rPr>
                <w:i/>
                <w:noProof/>
                <w:sz w:val="18"/>
              </w:rPr>
              <w:t>Rel-15</w:t>
            </w:r>
            <w:r w:rsidR="00E34898" w:rsidRPr="00A70E0D">
              <w:rPr>
                <w:i/>
                <w:noProof/>
                <w:sz w:val="18"/>
              </w:rPr>
              <w:tab/>
              <w:t>(Release 15)</w:t>
            </w:r>
            <w:r w:rsidR="00E34898" w:rsidRPr="00A70E0D">
              <w:rPr>
                <w:i/>
                <w:noProof/>
                <w:sz w:val="18"/>
              </w:rPr>
              <w:br/>
              <w:t>Rel-16</w:t>
            </w:r>
            <w:r w:rsidR="00E34898" w:rsidRPr="00A70E0D">
              <w:rPr>
                <w:i/>
                <w:noProof/>
                <w:sz w:val="18"/>
              </w:rPr>
              <w:tab/>
              <w:t>(Release 16)</w:t>
            </w:r>
            <w:r w:rsidR="002E472E" w:rsidRPr="00A70E0D">
              <w:rPr>
                <w:i/>
                <w:noProof/>
                <w:sz w:val="18"/>
              </w:rPr>
              <w:br/>
              <w:t>Rel-17</w:t>
            </w:r>
            <w:r w:rsidR="002E472E" w:rsidRPr="00A70E0D">
              <w:rPr>
                <w:i/>
                <w:noProof/>
                <w:sz w:val="18"/>
              </w:rPr>
              <w:tab/>
              <w:t>(Release 17)</w:t>
            </w:r>
            <w:r w:rsidR="002E472E" w:rsidRPr="00A70E0D">
              <w:rPr>
                <w:i/>
                <w:noProof/>
                <w:sz w:val="18"/>
              </w:rPr>
              <w:br/>
              <w:t>Rel-18</w:t>
            </w:r>
            <w:r w:rsidR="002E472E" w:rsidRPr="00A70E0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A70E0D" w14:paraId="7FBEB8E7" w14:textId="77777777" w:rsidTr="00547111">
        <w:tc>
          <w:tcPr>
            <w:tcW w:w="1843" w:type="dxa"/>
          </w:tcPr>
          <w:p w14:paraId="44A3A604" w14:textId="77777777" w:rsidR="001E41F3" w:rsidRPr="00A70E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70E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0E0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70E0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0E0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55DFF5" w:rsidR="001E41F3" w:rsidRPr="00A70E0D" w:rsidRDefault="00DD46EC">
            <w:pPr>
              <w:pStyle w:val="CRCoverPage"/>
              <w:spacing w:after="0"/>
              <w:ind w:left="100"/>
              <w:rPr>
                <w:noProof/>
              </w:rPr>
            </w:pPr>
            <w:r w:rsidRPr="00A70E0D">
              <w:rPr>
                <w:noProof/>
              </w:rPr>
              <w:t>A Rel-15 test case was needed for testing the status determination and status changing of a functional alias</w:t>
            </w:r>
          </w:p>
        </w:tc>
      </w:tr>
      <w:tr w:rsidR="001E41F3" w:rsidRPr="00A70E0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70E0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70E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46EC" w:rsidRPr="00A70E0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D46EC" w:rsidRPr="00A70E0D" w:rsidRDefault="00DD46EC" w:rsidP="00DD46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0E0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AD1A8A" w:rsidR="00DD46EC" w:rsidRPr="00A70E0D" w:rsidRDefault="00DD46EC" w:rsidP="00DD46EC">
            <w:pPr>
              <w:pStyle w:val="CRCoverPage"/>
              <w:spacing w:after="0"/>
              <w:ind w:left="100"/>
              <w:rPr>
                <w:noProof/>
              </w:rPr>
            </w:pPr>
            <w:r w:rsidRPr="00A70E0D">
              <w:rPr>
                <w:noProof/>
              </w:rPr>
              <w:t>Created the new MCPTT test case 5.8</w:t>
            </w:r>
          </w:p>
        </w:tc>
      </w:tr>
      <w:tr w:rsidR="00DD46EC" w:rsidRPr="00A70E0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D46EC" w:rsidRPr="00A70E0D" w:rsidRDefault="00DD46EC" w:rsidP="00DD46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D46EC" w:rsidRPr="00A70E0D" w:rsidRDefault="00DD46EC" w:rsidP="00DD46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46EC" w:rsidRPr="00A70E0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D46EC" w:rsidRPr="00A70E0D" w:rsidRDefault="00DD46EC" w:rsidP="00DD46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0E0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717E29" w:rsidR="00DD46EC" w:rsidRPr="00A70E0D" w:rsidRDefault="00DD46EC" w:rsidP="00DD46EC">
            <w:pPr>
              <w:pStyle w:val="CRCoverPage"/>
              <w:spacing w:after="0"/>
              <w:ind w:left="100"/>
              <w:rPr>
                <w:noProof/>
              </w:rPr>
            </w:pPr>
            <w:r w:rsidRPr="00A70E0D">
              <w:rPr>
                <w:noProof/>
              </w:rPr>
              <w:t>The device feature will not be tested properly if it tries to determine the current status of a functional alias and tries to change the status</w:t>
            </w:r>
          </w:p>
        </w:tc>
      </w:tr>
      <w:tr w:rsidR="00DD46EC" w:rsidRPr="00A70E0D" w14:paraId="034AF533" w14:textId="77777777" w:rsidTr="00547111">
        <w:tc>
          <w:tcPr>
            <w:tcW w:w="2694" w:type="dxa"/>
            <w:gridSpan w:val="2"/>
          </w:tcPr>
          <w:p w14:paraId="39D9EB5B" w14:textId="77777777" w:rsidR="00DD46EC" w:rsidRPr="00A70E0D" w:rsidRDefault="00DD46EC" w:rsidP="00DD46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D46EC" w:rsidRPr="00A70E0D" w:rsidRDefault="00DD46EC" w:rsidP="00DD46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46EC" w:rsidRPr="00A70E0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D46EC" w:rsidRPr="00A70E0D" w:rsidRDefault="00DD46EC" w:rsidP="00DD46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0E0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DDBEFA" w:rsidR="00DD46EC" w:rsidRPr="00A70E0D" w:rsidRDefault="00DD46EC" w:rsidP="00DD46EC">
            <w:pPr>
              <w:pStyle w:val="CRCoverPage"/>
              <w:spacing w:after="0"/>
              <w:ind w:left="100"/>
              <w:rPr>
                <w:noProof/>
              </w:rPr>
            </w:pPr>
            <w:r w:rsidRPr="00A70E0D">
              <w:rPr>
                <w:noProof/>
              </w:rPr>
              <w:t>5.8</w:t>
            </w:r>
          </w:p>
        </w:tc>
      </w:tr>
      <w:tr w:rsidR="00DD46EC" w:rsidRPr="00A70E0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D46EC" w:rsidRPr="00A70E0D" w:rsidRDefault="00DD46EC" w:rsidP="00DD46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D46EC" w:rsidRPr="00A70E0D" w:rsidRDefault="00DD46EC" w:rsidP="00DD46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46EC" w:rsidRPr="00A70E0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D46EC" w:rsidRPr="00A70E0D" w:rsidRDefault="00DD46EC" w:rsidP="00DD46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D46EC" w:rsidRPr="00A70E0D" w:rsidRDefault="00DD46EC" w:rsidP="00DD46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0E0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D46EC" w:rsidRPr="00A70E0D" w:rsidRDefault="00DD46EC" w:rsidP="00DD46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0E0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D46EC" w:rsidRPr="00A70E0D" w:rsidRDefault="00DD46EC" w:rsidP="00DD46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D46EC" w:rsidRPr="00A70E0D" w:rsidRDefault="00DD46EC" w:rsidP="00DD46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46EC" w:rsidRPr="00A70E0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D46EC" w:rsidRPr="00A70E0D" w:rsidRDefault="00DD46EC" w:rsidP="00DD46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0E0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D46EC" w:rsidRPr="00A70E0D" w:rsidRDefault="00DD46EC" w:rsidP="00DD46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F8E973" w:rsidR="00DD46EC" w:rsidRPr="00A70E0D" w:rsidRDefault="00DD46EC" w:rsidP="00DD46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0E0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D46EC" w:rsidRPr="00A70E0D" w:rsidRDefault="00DD46EC" w:rsidP="00DD46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70E0D">
              <w:rPr>
                <w:noProof/>
              </w:rPr>
              <w:t xml:space="preserve"> Other core specifications</w:t>
            </w:r>
            <w:r w:rsidRPr="00A70E0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D46EC" w:rsidRPr="00A70E0D" w:rsidRDefault="00DD46EC" w:rsidP="00DD46EC">
            <w:pPr>
              <w:pStyle w:val="CRCoverPage"/>
              <w:spacing w:after="0"/>
              <w:ind w:left="99"/>
              <w:rPr>
                <w:noProof/>
              </w:rPr>
            </w:pPr>
            <w:r w:rsidRPr="00A70E0D">
              <w:rPr>
                <w:noProof/>
              </w:rPr>
              <w:t xml:space="preserve">TS/TR ... CR ... </w:t>
            </w:r>
          </w:p>
        </w:tc>
      </w:tr>
      <w:tr w:rsidR="00DD46EC" w:rsidRPr="00A70E0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D46EC" w:rsidRPr="00A70E0D" w:rsidRDefault="00DD46EC" w:rsidP="00DD46E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0E0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D46EC" w:rsidRPr="00A70E0D" w:rsidRDefault="00DD46EC" w:rsidP="00DD46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20B24C" w:rsidR="00DD46EC" w:rsidRPr="00A70E0D" w:rsidRDefault="00DD46EC" w:rsidP="00DD46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0E0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D46EC" w:rsidRPr="00A70E0D" w:rsidRDefault="00DD46EC" w:rsidP="00DD46EC">
            <w:pPr>
              <w:pStyle w:val="CRCoverPage"/>
              <w:spacing w:after="0"/>
              <w:rPr>
                <w:noProof/>
              </w:rPr>
            </w:pPr>
            <w:r w:rsidRPr="00A70E0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D46EC" w:rsidRPr="00A70E0D" w:rsidRDefault="00DD46EC" w:rsidP="00DD46EC">
            <w:pPr>
              <w:pStyle w:val="CRCoverPage"/>
              <w:spacing w:after="0"/>
              <w:ind w:left="99"/>
              <w:rPr>
                <w:noProof/>
              </w:rPr>
            </w:pPr>
            <w:r w:rsidRPr="00A70E0D">
              <w:rPr>
                <w:noProof/>
              </w:rPr>
              <w:t xml:space="preserve">TS/TR ... CR ... </w:t>
            </w:r>
          </w:p>
        </w:tc>
      </w:tr>
      <w:tr w:rsidR="00DD46EC" w:rsidRPr="00A70E0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D46EC" w:rsidRPr="00A70E0D" w:rsidRDefault="00DD46EC" w:rsidP="00DD46E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0E0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D46EC" w:rsidRPr="00A70E0D" w:rsidRDefault="00DD46EC" w:rsidP="00DD46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64FF6E" w:rsidR="00DD46EC" w:rsidRPr="00A70E0D" w:rsidRDefault="00DD46EC" w:rsidP="00DD46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0E0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D46EC" w:rsidRPr="00A70E0D" w:rsidRDefault="00DD46EC" w:rsidP="00DD46EC">
            <w:pPr>
              <w:pStyle w:val="CRCoverPage"/>
              <w:spacing w:after="0"/>
              <w:rPr>
                <w:noProof/>
              </w:rPr>
            </w:pPr>
            <w:r w:rsidRPr="00A70E0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D46EC" w:rsidRPr="00A70E0D" w:rsidRDefault="00DD46EC" w:rsidP="00DD46EC">
            <w:pPr>
              <w:pStyle w:val="CRCoverPage"/>
              <w:spacing w:after="0"/>
              <w:ind w:left="99"/>
              <w:rPr>
                <w:noProof/>
              </w:rPr>
            </w:pPr>
            <w:r w:rsidRPr="00A70E0D">
              <w:rPr>
                <w:noProof/>
              </w:rPr>
              <w:t xml:space="preserve">TS/TR ... CR ... </w:t>
            </w:r>
          </w:p>
        </w:tc>
      </w:tr>
      <w:tr w:rsidR="00DD46EC" w:rsidRPr="00A70E0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D46EC" w:rsidRPr="00A70E0D" w:rsidRDefault="00DD46EC" w:rsidP="00DD46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D46EC" w:rsidRPr="00A70E0D" w:rsidRDefault="00DD46EC" w:rsidP="00DD46EC">
            <w:pPr>
              <w:pStyle w:val="CRCoverPage"/>
              <w:spacing w:after="0"/>
              <w:rPr>
                <w:noProof/>
              </w:rPr>
            </w:pPr>
          </w:p>
        </w:tc>
      </w:tr>
      <w:tr w:rsidR="00DD46EC" w:rsidRPr="00A70E0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D46EC" w:rsidRPr="00A70E0D" w:rsidRDefault="00DD46EC" w:rsidP="00DD46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0E0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0B7072" w:rsidR="00DD46EC" w:rsidRPr="00A70E0D" w:rsidRDefault="00DD46EC" w:rsidP="00DD46EC">
            <w:pPr>
              <w:pStyle w:val="CRCoverPage"/>
              <w:tabs>
                <w:tab w:val="left" w:pos="607"/>
              </w:tabs>
              <w:spacing w:after="0"/>
              <w:ind w:left="100"/>
              <w:rPr>
                <w:noProof/>
              </w:rPr>
            </w:pPr>
            <w:r w:rsidRPr="00A70E0D">
              <w:rPr>
                <w:noProof/>
              </w:rPr>
              <w:t>This test case uses generic procedures introduced in R5-213260</w:t>
            </w:r>
          </w:p>
        </w:tc>
      </w:tr>
      <w:tr w:rsidR="00DD46EC" w:rsidRPr="00A70E0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D46EC" w:rsidRPr="00A70E0D" w:rsidRDefault="00DD46EC" w:rsidP="00DD46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D46EC" w:rsidRPr="00A70E0D" w:rsidRDefault="00DD46EC" w:rsidP="00DD46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46EC" w:rsidRPr="00A70E0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D46EC" w:rsidRPr="00A70E0D" w:rsidRDefault="00DD46EC" w:rsidP="00DD46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0E0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4285290" w:rsidR="00550B25" w:rsidRPr="00A70E0D" w:rsidRDefault="00A70E0D" w:rsidP="00A70E0D">
            <w:pPr>
              <w:pStyle w:val="CRCoverPage"/>
              <w:spacing w:after="0"/>
              <w:ind w:left="100"/>
              <w:rPr>
                <w:noProof/>
              </w:rPr>
            </w:pPr>
            <w:r w:rsidRPr="00A70E0D">
              <w:rPr>
                <w:noProof/>
              </w:rPr>
              <w:t>This is the final version; revised from R5-213263r1</w:t>
            </w:r>
          </w:p>
        </w:tc>
      </w:tr>
    </w:tbl>
    <w:p w14:paraId="17759814" w14:textId="77777777" w:rsidR="001E41F3" w:rsidRPr="00A70E0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A70E0D" w:rsidRDefault="001E41F3">
      <w:pPr>
        <w:rPr>
          <w:noProof/>
        </w:rPr>
        <w:sectPr w:rsidR="001E41F3" w:rsidRPr="00A70E0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31312" w14:textId="77777777" w:rsidR="002336F6" w:rsidRPr="00A70E0D" w:rsidRDefault="002336F6" w:rsidP="002336F6">
      <w:pPr>
        <w:pStyle w:val="Heading3"/>
        <w:rPr>
          <w:noProof/>
          <w:color w:val="FF0000"/>
        </w:rPr>
      </w:pPr>
      <w:bookmarkStart w:id="1" w:name="_Hlk71291890"/>
      <w:r w:rsidRPr="00A70E0D">
        <w:rPr>
          <w:noProof/>
          <w:color w:val="FF0000"/>
        </w:rPr>
        <w:lastRenderedPageBreak/>
        <w:t>&lt;START OF CHANGES&gt;</w:t>
      </w:r>
    </w:p>
    <w:bookmarkEnd w:id="1"/>
    <w:p w14:paraId="1D5C533C" w14:textId="77777777" w:rsidR="007D7E21" w:rsidRPr="00A70E0D" w:rsidRDefault="007D7E21" w:rsidP="007D7E21">
      <w:pPr>
        <w:rPr>
          <w:ins w:id="2" w:author="Kahn, Jason D. (Fed) [2]" w:date="2021-05-26T21:43:00Z"/>
        </w:rPr>
      </w:pPr>
    </w:p>
    <w:p w14:paraId="79F1D8A5" w14:textId="77777777" w:rsidR="007D7E21" w:rsidRPr="00A70E0D" w:rsidRDefault="007D7E21" w:rsidP="007D7E21">
      <w:pPr>
        <w:pStyle w:val="Heading2"/>
        <w:rPr>
          <w:ins w:id="3" w:author="Kahn, Jason D. (Fed) [2]" w:date="2021-05-26T21:43:00Z"/>
        </w:rPr>
      </w:pPr>
      <w:bookmarkStart w:id="4" w:name="_Toc43837524"/>
      <w:bookmarkStart w:id="5" w:name="_Toc60995636"/>
      <w:bookmarkStart w:id="6" w:name="_Toc69159764"/>
      <w:ins w:id="7" w:author="Kahn, Jason D. (Fed) [2]" w:date="2021-05-26T21:43:00Z">
        <w:r w:rsidRPr="00A70E0D">
          <w:t>5.6</w:t>
        </w:r>
        <w:r w:rsidRPr="00A70E0D">
          <w:tab/>
          <w:t>Configuration / Download CSK</w:t>
        </w:r>
      </w:ins>
    </w:p>
    <w:p w14:paraId="4E112674" w14:textId="77777777" w:rsidR="007D7E21" w:rsidRPr="00A70E0D" w:rsidRDefault="007D7E21" w:rsidP="007D7E21">
      <w:pPr>
        <w:rPr>
          <w:ins w:id="8" w:author="Kahn, Jason D. (Fed) [2]" w:date="2021-05-26T21:43:00Z"/>
        </w:rPr>
      </w:pPr>
      <w:ins w:id="9" w:author="Kahn, Jason D. (Fed) [2]" w:date="2021-05-26T21:43:00Z">
        <w:r w:rsidRPr="00A70E0D">
          <w:t>FFS</w:t>
        </w:r>
      </w:ins>
    </w:p>
    <w:p w14:paraId="02FD1B5E" w14:textId="77777777" w:rsidR="007D7E21" w:rsidRPr="00A70E0D" w:rsidRDefault="007D7E21" w:rsidP="007D7E21">
      <w:pPr>
        <w:rPr>
          <w:ins w:id="10" w:author="Kahn, Jason D. (Fed) [2]" w:date="2021-05-26T21:43:00Z"/>
        </w:rPr>
      </w:pPr>
    </w:p>
    <w:p w14:paraId="430F95DA" w14:textId="77777777" w:rsidR="007D7E21" w:rsidRPr="00A70E0D" w:rsidRDefault="007D7E21" w:rsidP="007D7E21">
      <w:pPr>
        <w:pStyle w:val="Heading2"/>
        <w:rPr>
          <w:ins w:id="11" w:author="Kahn, Jason D. (Fed) [2]" w:date="2021-05-26T21:43:00Z"/>
        </w:rPr>
      </w:pPr>
      <w:ins w:id="12" w:author="Kahn, Jason D. (Fed) [2]" w:date="2021-05-26T21:43:00Z">
        <w:r w:rsidRPr="00A70E0D">
          <w:t>5.7</w:t>
        </w:r>
        <w:r w:rsidRPr="00A70E0D">
          <w:tab/>
          <w:t>Configuration / Subscription to group dynamic data / De-subscribe</w:t>
        </w:r>
      </w:ins>
    </w:p>
    <w:p w14:paraId="47F4A896" w14:textId="77777777" w:rsidR="007D7E21" w:rsidRPr="00A70E0D" w:rsidRDefault="007D7E21" w:rsidP="007D7E21">
      <w:pPr>
        <w:rPr>
          <w:ins w:id="13" w:author="Kahn, Jason D. (Fed) [2]" w:date="2021-05-26T21:43:00Z"/>
        </w:rPr>
      </w:pPr>
      <w:ins w:id="14" w:author="Kahn, Jason D. (Fed) [2]" w:date="2021-05-26T21:43:00Z">
        <w:r w:rsidRPr="00A70E0D">
          <w:t>FFS</w:t>
        </w:r>
      </w:ins>
    </w:p>
    <w:p w14:paraId="0FF44B8D" w14:textId="77777777" w:rsidR="007D7E21" w:rsidRPr="00A70E0D" w:rsidRDefault="007D7E21" w:rsidP="007D7E21">
      <w:pPr>
        <w:rPr>
          <w:ins w:id="15" w:author="Kahn, Jason D. (Fed) [2]" w:date="2021-05-26T21:43:00Z"/>
        </w:rPr>
      </w:pPr>
    </w:p>
    <w:p w14:paraId="2A031785" w14:textId="77777777" w:rsidR="007D7E21" w:rsidRPr="00A70E0D" w:rsidRDefault="007D7E21" w:rsidP="007D7E21">
      <w:pPr>
        <w:pStyle w:val="Heading2"/>
        <w:rPr>
          <w:ins w:id="16" w:author="Kahn, Jason D. (Fed) [2]" w:date="2021-05-26T21:43:00Z"/>
        </w:rPr>
      </w:pPr>
      <w:ins w:id="17" w:author="Kahn, Jason D. (Fed) [2]" w:date="2021-05-26T21:43:00Z">
        <w:r w:rsidRPr="00A70E0D">
          <w:t>5.8</w:t>
        </w:r>
        <w:r w:rsidRPr="00A70E0D">
          <w:tab/>
          <w:t xml:space="preserve">Configuration / </w:t>
        </w:r>
        <w:bookmarkEnd w:id="4"/>
        <w:bookmarkEnd w:id="5"/>
        <w:bookmarkEnd w:id="6"/>
        <w:r w:rsidRPr="00A70E0D">
          <w:t>Functional Alias / Functional alias status determination / Activate functional alias / Deactivate functional alias</w:t>
        </w:r>
      </w:ins>
    </w:p>
    <w:p w14:paraId="53AA251A" w14:textId="77777777" w:rsidR="007D7E21" w:rsidRPr="00A70E0D" w:rsidRDefault="007D7E21" w:rsidP="007D7E21">
      <w:pPr>
        <w:pStyle w:val="H6"/>
        <w:rPr>
          <w:ins w:id="18" w:author="Kahn, Jason D. (Fed) [2]" w:date="2021-05-26T21:43:00Z"/>
        </w:rPr>
      </w:pPr>
      <w:ins w:id="19" w:author="Kahn, Jason D. (Fed) [2]" w:date="2021-05-26T21:43:00Z">
        <w:r w:rsidRPr="00A70E0D">
          <w:t>5.8.1</w:t>
        </w:r>
        <w:r w:rsidRPr="00A70E0D">
          <w:tab/>
          <w:t>Test Purpose (TP)</w:t>
        </w:r>
      </w:ins>
    </w:p>
    <w:p w14:paraId="415E43D7" w14:textId="77777777" w:rsidR="007D7E21" w:rsidRPr="00A70E0D" w:rsidRDefault="007D7E21" w:rsidP="007D7E21">
      <w:pPr>
        <w:pStyle w:val="H6"/>
        <w:rPr>
          <w:ins w:id="20" w:author="Kahn, Jason D. (Fed) [2]" w:date="2021-05-26T21:43:00Z"/>
        </w:rPr>
      </w:pPr>
      <w:ins w:id="21" w:author="Kahn, Jason D. (Fed) [2]" w:date="2021-05-26T21:43:00Z">
        <w:r w:rsidRPr="00A70E0D">
          <w:t>(1)</w:t>
        </w:r>
      </w:ins>
    </w:p>
    <w:p w14:paraId="585D7070" w14:textId="77777777" w:rsidR="007D7E21" w:rsidRPr="00A70E0D" w:rsidRDefault="007D7E21" w:rsidP="007D7E21">
      <w:pPr>
        <w:pStyle w:val="PL"/>
        <w:rPr>
          <w:ins w:id="22" w:author="Kahn, Jason D. (Fed) [2]" w:date="2021-05-26T21:43:00Z"/>
          <w:noProof w:val="0"/>
        </w:rPr>
      </w:pPr>
      <w:ins w:id="23" w:author="Kahn, Jason D. (Fed) [2]" w:date="2021-05-26T21:43:00Z">
        <w:r w:rsidRPr="00A70E0D">
          <w:rPr>
            <w:b/>
            <w:noProof w:val="0"/>
          </w:rPr>
          <w:t>with</w:t>
        </w:r>
        <w:r w:rsidRPr="00A70E0D">
          <w:rPr>
            <w:noProof w:val="0"/>
          </w:rPr>
          <w:t xml:space="preserve"> </w:t>
        </w:r>
        <w:proofErr w:type="gramStart"/>
        <w:r w:rsidRPr="00A70E0D">
          <w:rPr>
            <w:noProof w:val="0"/>
          </w:rPr>
          <w:t>{ UE</w:t>
        </w:r>
        <w:proofErr w:type="gramEnd"/>
        <w:r w:rsidRPr="00A70E0D">
          <w:rPr>
            <w:noProof w:val="0"/>
          </w:rPr>
          <w:t xml:space="preserve"> (MCPTT Client) registered and authorised for MCPTT Service }</w:t>
        </w:r>
      </w:ins>
    </w:p>
    <w:p w14:paraId="13AF50A8" w14:textId="77777777" w:rsidR="007D7E21" w:rsidRPr="00A70E0D" w:rsidRDefault="007D7E21" w:rsidP="007D7E21">
      <w:pPr>
        <w:pStyle w:val="PL"/>
        <w:rPr>
          <w:ins w:id="24" w:author="Kahn, Jason D. (Fed) [2]" w:date="2021-05-26T21:43:00Z"/>
          <w:noProof w:val="0"/>
        </w:rPr>
      </w:pPr>
      <w:ins w:id="25" w:author="Kahn, Jason D. (Fed) [2]" w:date="2021-05-26T21:43:00Z">
        <w:r w:rsidRPr="00A70E0D">
          <w:rPr>
            <w:b/>
            <w:noProof w:val="0"/>
          </w:rPr>
          <w:t>ensure that</w:t>
        </w:r>
        <w:r w:rsidRPr="00A70E0D">
          <w:rPr>
            <w:noProof w:val="0"/>
          </w:rPr>
          <w:t xml:space="preserve"> {</w:t>
        </w:r>
      </w:ins>
    </w:p>
    <w:p w14:paraId="47B5F9F3" w14:textId="77777777" w:rsidR="007D7E21" w:rsidRPr="00A70E0D" w:rsidRDefault="007D7E21" w:rsidP="007D7E21">
      <w:pPr>
        <w:pStyle w:val="PL"/>
        <w:rPr>
          <w:ins w:id="26" w:author="Kahn, Jason D. (Fed) [2]" w:date="2021-05-26T21:43:00Z"/>
          <w:noProof w:val="0"/>
        </w:rPr>
      </w:pPr>
      <w:ins w:id="27" w:author="Kahn, Jason D. (Fed) [2]" w:date="2021-05-26T21:43:00Z">
        <w:r w:rsidRPr="00A70E0D">
          <w:rPr>
            <w:noProof w:val="0"/>
          </w:rPr>
          <w:t xml:space="preserve">  </w:t>
        </w:r>
        <w:r w:rsidRPr="00A70E0D">
          <w:rPr>
            <w:b/>
            <w:noProof w:val="0"/>
          </w:rPr>
          <w:t>when</w:t>
        </w:r>
        <w:r w:rsidRPr="00A70E0D">
          <w:rPr>
            <w:noProof w:val="0"/>
          </w:rPr>
          <w:t xml:space="preserve"> </w:t>
        </w:r>
        <w:proofErr w:type="gramStart"/>
        <w:r w:rsidRPr="00A70E0D">
          <w:rPr>
            <w:noProof w:val="0"/>
          </w:rPr>
          <w:t>{ MCPTT</w:t>
        </w:r>
        <w:proofErr w:type="gramEnd"/>
        <w:r w:rsidRPr="00A70E0D">
          <w:rPr>
            <w:noProof w:val="0"/>
          </w:rPr>
          <w:t xml:space="preserve"> User requests </w:t>
        </w:r>
        <w:r w:rsidRPr="00A70E0D">
          <w:rPr>
            <w:rFonts w:eastAsia="SimSun"/>
          </w:rPr>
          <w:t xml:space="preserve">to </w:t>
        </w:r>
        <w:r w:rsidRPr="00A70E0D">
          <w:t>to determine the current status of a functional alias and later notification of status changes of a functional alias</w:t>
        </w:r>
        <w:r w:rsidRPr="00A70E0D">
          <w:rPr>
            <w:noProof w:val="0"/>
          </w:rPr>
          <w:t xml:space="preserve"> }</w:t>
        </w:r>
      </w:ins>
    </w:p>
    <w:p w14:paraId="2B42AC9B" w14:textId="77777777" w:rsidR="007D7E21" w:rsidRPr="00A70E0D" w:rsidRDefault="007D7E21" w:rsidP="007D7E21">
      <w:pPr>
        <w:pStyle w:val="PL"/>
        <w:rPr>
          <w:ins w:id="28" w:author="Kahn, Jason D. (Fed) [2]" w:date="2021-05-26T21:43:00Z"/>
          <w:noProof w:val="0"/>
        </w:rPr>
      </w:pPr>
      <w:ins w:id="29" w:author="Kahn, Jason D. (Fed) [2]" w:date="2021-05-26T21:43:00Z">
        <w:r w:rsidRPr="00A70E0D">
          <w:rPr>
            <w:noProof w:val="0"/>
          </w:rPr>
          <w:t xml:space="preserve">    </w:t>
        </w:r>
        <w:r w:rsidRPr="00A70E0D">
          <w:rPr>
            <w:b/>
            <w:noProof w:val="0"/>
          </w:rPr>
          <w:t>then</w:t>
        </w:r>
        <w:r w:rsidRPr="00A70E0D">
          <w:rPr>
            <w:noProof w:val="0"/>
          </w:rPr>
          <w:t xml:space="preserve"> </w:t>
        </w:r>
        <w:proofErr w:type="gramStart"/>
        <w:r w:rsidRPr="00A70E0D">
          <w:rPr>
            <w:noProof w:val="0"/>
          </w:rPr>
          <w:t>{ UE</w:t>
        </w:r>
        <w:proofErr w:type="gramEnd"/>
        <w:r w:rsidRPr="00A70E0D">
          <w:rPr>
            <w:noProof w:val="0"/>
          </w:rPr>
          <w:t xml:space="preserve"> (MCPTT Client) sends a SIP SUBSCRIBE message to determine the current status of a functional alias </w:t>
        </w:r>
        <w:r w:rsidRPr="00A70E0D">
          <w:t>and later notification of status changes of a functional alias</w:t>
        </w:r>
        <w:r w:rsidRPr="00A70E0D">
          <w:rPr>
            <w:noProof w:val="0"/>
          </w:rPr>
          <w:t xml:space="preserve"> </w:t>
        </w:r>
        <w:r w:rsidRPr="00A70E0D">
          <w:rPr>
            <w:b/>
            <w:bCs/>
            <w:noProof w:val="0"/>
          </w:rPr>
          <w:t>and</w:t>
        </w:r>
        <w:r w:rsidRPr="00A70E0D">
          <w:rPr>
            <w:noProof w:val="0"/>
          </w:rPr>
          <w:t xml:space="preserve"> responds to the SIP NOTIFY message with a SIP 200 (OK) message }</w:t>
        </w:r>
      </w:ins>
    </w:p>
    <w:p w14:paraId="37E47B2B" w14:textId="77777777" w:rsidR="007D7E21" w:rsidRPr="00A70E0D" w:rsidRDefault="007D7E21" w:rsidP="007D7E21">
      <w:pPr>
        <w:pStyle w:val="PL"/>
        <w:rPr>
          <w:ins w:id="30" w:author="Kahn, Jason D. (Fed) [2]" w:date="2021-05-26T21:43:00Z"/>
          <w:noProof w:val="0"/>
        </w:rPr>
      </w:pPr>
      <w:ins w:id="31" w:author="Kahn, Jason D. (Fed) [2]" w:date="2021-05-26T21:43:00Z">
        <w:r w:rsidRPr="00A70E0D">
          <w:rPr>
            <w:noProof w:val="0"/>
          </w:rPr>
          <w:t xml:space="preserve">            }</w:t>
        </w:r>
      </w:ins>
    </w:p>
    <w:p w14:paraId="5355F7B0" w14:textId="77777777" w:rsidR="007D7E21" w:rsidRPr="00A70E0D" w:rsidRDefault="007D7E21" w:rsidP="007D7E21">
      <w:pPr>
        <w:pStyle w:val="PL"/>
        <w:rPr>
          <w:ins w:id="32" w:author="Kahn, Jason D. (Fed) [2]" w:date="2021-05-26T21:43:00Z"/>
          <w:noProof w:val="0"/>
        </w:rPr>
      </w:pPr>
    </w:p>
    <w:p w14:paraId="240BF753" w14:textId="77777777" w:rsidR="007D7E21" w:rsidRPr="00A70E0D" w:rsidRDefault="007D7E21" w:rsidP="007D7E21">
      <w:pPr>
        <w:pStyle w:val="H6"/>
        <w:rPr>
          <w:ins w:id="33" w:author="Kahn, Jason D. (Fed) [2]" w:date="2021-05-26T21:43:00Z"/>
        </w:rPr>
      </w:pPr>
      <w:ins w:id="34" w:author="Kahn, Jason D. (Fed) [2]" w:date="2021-05-26T21:43:00Z">
        <w:r w:rsidRPr="00A70E0D">
          <w:t>(2)</w:t>
        </w:r>
      </w:ins>
    </w:p>
    <w:p w14:paraId="7A1C0391" w14:textId="77777777" w:rsidR="007D7E21" w:rsidRPr="00A70E0D" w:rsidRDefault="007D7E21" w:rsidP="007D7E21">
      <w:pPr>
        <w:pStyle w:val="PL"/>
        <w:rPr>
          <w:ins w:id="35" w:author="Kahn, Jason D. (Fed) [2]" w:date="2021-05-26T21:43:00Z"/>
          <w:noProof w:val="0"/>
        </w:rPr>
      </w:pPr>
      <w:ins w:id="36" w:author="Kahn, Jason D. (Fed) [2]" w:date="2021-05-26T21:43:00Z">
        <w:r w:rsidRPr="00A70E0D">
          <w:rPr>
            <w:b/>
            <w:noProof w:val="0"/>
          </w:rPr>
          <w:t>with</w:t>
        </w:r>
        <w:r w:rsidRPr="00A70E0D">
          <w:rPr>
            <w:noProof w:val="0"/>
          </w:rPr>
          <w:t xml:space="preserve"> </w:t>
        </w:r>
        <w:proofErr w:type="gramStart"/>
        <w:r w:rsidRPr="00A70E0D">
          <w:rPr>
            <w:noProof w:val="0"/>
          </w:rPr>
          <w:t>{ UE</w:t>
        </w:r>
        <w:proofErr w:type="gramEnd"/>
        <w:r w:rsidRPr="00A70E0D">
          <w:rPr>
            <w:noProof w:val="0"/>
          </w:rPr>
          <w:t xml:space="preserve"> (MCPTT Client) having already subscribed to determine the status of a functional alias }</w:t>
        </w:r>
      </w:ins>
    </w:p>
    <w:p w14:paraId="1FC1B868" w14:textId="77777777" w:rsidR="007D7E21" w:rsidRPr="00A70E0D" w:rsidRDefault="007D7E21" w:rsidP="007D7E21">
      <w:pPr>
        <w:pStyle w:val="PL"/>
        <w:rPr>
          <w:ins w:id="37" w:author="Kahn, Jason D. (Fed) [2]" w:date="2021-05-26T21:43:00Z"/>
          <w:noProof w:val="0"/>
        </w:rPr>
      </w:pPr>
      <w:ins w:id="38" w:author="Kahn, Jason D. (Fed) [2]" w:date="2021-05-26T21:43:00Z">
        <w:r w:rsidRPr="00A70E0D">
          <w:rPr>
            <w:b/>
            <w:noProof w:val="0"/>
          </w:rPr>
          <w:t>ensure that</w:t>
        </w:r>
        <w:r w:rsidRPr="00A70E0D">
          <w:rPr>
            <w:noProof w:val="0"/>
          </w:rPr>
          <w:t xml:space="preserve"> {</w:t>
        </w:r>
      </w:ins>
    </w:p>
    <w:p w14:paraId="65CC2274" w14:textId="77777777" w:rsidR="007D7E21" w:rsidRPr="00A70E0D" w:rsidRDefault="007D7E21" w:rsidP="007D7E21">
      <w:pPr>
        <w:pStyle w:val="PL"/>
        <w:rPr>
          <w:ins w:id="39" w:author="Kahn, Jason D. (Fed) [2]" w:date="2021-05-26T21:43:00Z"/>
          <w:noProof w:val="0"/>
        </w:rPr>
      </w:pPr>
      <w:ins w:id="40" w:author="Kahn, Jason D. (Fed) [2]" w:date="2021-05-26T21:43:00Z">
        <w:r w:rsidRPr="00A70E0D">
          <w:rPr>
            <w:noProof w:val="0"/>
          </w:rPr>
          <w:t xml:space="preserve">  </w:t>
        </w:r>
        <w:r w:rsidRPr="00A70E0D">
          <w:rPr>
            <w:b/>
            <w:noProof w:val="0"/>
          </w:rPr>
          <w:t>when</w:t>
        </w:r>
        <w:r w:rsidRPr="00A70E0D">
          <w:rPr>
            <w:noProof w:val="0"/>
          </w:rPr>
          <w:t xml:space="preserve"> </w:t>
        </w:r>
        <w:proofErr w:type="gramStart"/>
        <w:r w:rsidRPr="00A70E0D">
          <w:rPr>
            <w:noProof w:val="0"/>
          </w:rPr>
          <w:t>{ MCPTT</w:t>
        </w:r>
        <w:proofErr w:type="gramEnd"/>
        <w:r w:rsidRPr="00A70E0D">
          <w:rPr>
            <w:noProof w:val="0"/>
          </w:rPr>
          <w:t xml:space="preserve"> User requests to activate a functional alias }</w:t>
        </w:r>
      </w:ins>
    </w:p>
    <w:p w14:paraId="6352B094" w14:textId="77777777" w:rsidR="007D7E21" w:rsidRPr="00A70E0D" w:rsidRDefault="007D7E21" w:rsidP="007D7E21">
      <w:pPr>
        <w:pStyle w:val="PL"/>
        <w:rPr>
          <w:ins w:id="41" w:author="Kahn, Jason D. (Fed) [2]" w:date="2021-05-26T21:43:00Z"/>
          <w:noProof w:val="0"/>
        </w:rPr>
      </w:pPr>
      <w:ins w:id="42" w:author="Kahn, Jason D. (Fed) [2]" w:date="2021-05-26T21:43:00Z">
        <w:r w:rsidRPr="00A70E0D">
          <w:rPr>
            <w:noProof w:val="0"/>
          </w:rPr>
          <w:t xml:space="preserve">    </w:t>
        </w:r>
        <w:r w:rsidRPr="00A70E0D">
          <w:rPr>
            <w:b/>
            <w:noProof w:val="0"/>
          </w:rPr>
          <w:t>then</w:t>
        </w:r>
        <w:r w:rsidRPr="00A70E0D">
          <w:rPr>
            <w:noProof w:val="0"/>
          </w:rPr>
          <w:t xml:space="preserve"> </w:t>
        </w:r>
        <w:proofErr w:type="gramStart"/>
        <w:r w:rsidRPr="00A70E0D">
          <w:rPr>
            <w:noProof w:val="0"/>
          </w:rPr>
          <w:t>{ UE</w:t>
        </w:r>
        <w:proofErr w:type="gramEnd"/>
        <w:r w:rsidRPr="00A70E0D">
          <w:rPr>
            <w:noProof w:val="0"/>
          </w:rPr>
          <w:t xml:space="preserve"> (MCPTT Client) sends a SIP PUBLISH message to activate a functional alias </w:t>
        </w:r>
        <w:r w:rsidRPr="00A70E0D">
          <w:rPr>
            <w:b/>
            <w:bCs/>
            <w:noProof w:val="0"/>
          </w:rPr>
          <w:t>and</w:t>
        </w:r>
        <w:r w:rsidRPr="00A70E0D">
          <w:rPr>
            <w:noProof w:val="0"/>
          </w:rPr>
          <w:t xml:space="preserve"> responds to the SIP NOTIFY message with a SIP 200 (OK) message }</w:t>
        </w:r>
      </w:ins>
    </w:p>
    <w:p w14:paraId="764D01F1" w14:textId="77777777" w:rsidR="007D7E21" w:rsidRPr="00A70E0D" w:rsidRDefault="007D7E21" w:rsidP="007D7E21">
      <w:pPr>
        <w:pStyle w:val="PL"/>
        <w:rPr>
          <w:ins w:id="43" w:author="Kahn, Jason D. (Fed) [2]" w:date="2021-05-26T21:43:00Z"/>
          <w:noProof w:val="0"/>
        </w:rPr>
      </w:pPr>
      <w:ins w:id="44" w:author="Kahn, Jason D. (Fed) [2]" w:date="2021-05-26T21:43:00Z">
        <w:r w:rsidRPr="00A70E0D">
          <w:rPr>
            <w:noProof w:val="0"/>
          </w:rPr>
          <w:t xml:space="preserve">            }</w:t>
        </w:r>
      </w:ins>
    </w:p>
    <w:p w14:paraId="03507523" w14:textId="77777777" w:rsidR="007D7E21" w:rsidRPr="00A70E0D" w:rsidRDefault="007D7E21" w:rsidP="007D7E21">
      <w:pPr>
        <w:pStyle w:val="PL"/>
        <w:rPr>
          <w:ins w:id="45" w:author="Kahn, Jason D. (Fed) [2]" w:date="2021-05-26T21:43:00Z"/>
          <w:noProof w:val="0"/>
        </w:rPr>
      </w:pPr>
    </w:p>
    <w:p w14:paraId="40AA797C" w14:textId="77777777" w:rsidR="007D7E21" w:rsidRPr="00A70E0D" w:rsidRDefault="007D7E21" w:rsidP="007D7E21">
      <w:pPr>
        <w:pStyle w:val="H6"/>
        <w:rPr>
          <w:ins w:id="46" w:author="Kahn, Jason D. (Fed) [2]" w:date="2021-05-26T21:43:00Z"/>
        </w:rPr>
      </w:pPr>
      <w:ins w:id="47" w:author="Kahn, Jason D. (Fed) [2]" w:date="2021-05-26T21:43:00Z">
        <w:r w:rsidRPr="00A70E0D">
          <w:t>(3)</w:t>
        </w:r>
      </w:ins>
    </w:p>
    <w:p w14:paraId="6703659C" w14:textId="77777777" w:rsidR="007D7E21" w:rsidRPr="00A70E0D" w:rsidRDefault="007D7E21" w:rsidP="007D7E21">
      <w:pPr>
        <w:pStyle w:val="PL"/>
        <w:rPr>
          <w:ins w:id="48" w:author="Kahn, Jason D. (Fed) [2]" w:date="2021-05-26T21:43:00Z"/>
          <w:noProof w:val="0"/>
        </w:rPr>
      </w:pPr>
      <w:ins w:id="49" w:author="Kahn, Jason D. (Fed) [2]" w:date="2021-05-26T21:43:00Z">
        <w:r w:rsidRPr="00A70E0D">
          <w:rPr>
            <w:b/>
            <w:noProof w:val="0"/>
          </w:rPr>
          <w:t>with</w:t>
        </w:r>
        <w:r w:rsidRPr="00A70E0D">
          <w:rPr>
            <w:noProof w:val="0"/>
          </w:rPr>
          <w:t xml:space="preserve"> </w:t>
        </w:r>
        <w:proofErr w:type="gramStart"/>
        <w:r w:rsidRPr="00A70E0D">
          <w:rPr>
            <w:noProof w:val="0"/>
          </w:rPr>
          <w:t>{ UE</w:t>
        </w:r>
        <w:proofErr w:type="gramEnd"/>
        <w:r w:rsidRPr="00A70E0D">
          <w:rPr>
            <w:noProof w:val="0"/>
          </w:rPr>
          <w:t xml:space="preserve"> (MCPTT Client) having already subscribed to determine the status of a functional alias }</w:t>
        </w:r>
      </w:ins>
    </w:p>
    <w:p w14:paraId="085E012B" w14:textId="77777777" w:rsidR="007D7E21" w:rsidRPr="00A70E0D" w:rsidRDefault="007D7E21" w:rsidP="007D7E21">
      <w:pPr>
        <w:pStyle w:val="PL"/>
        <w:rPr>
          <w:ins w:id="50" w:author="Kahn, Jason D. (Fed) [2]" w:date="2021-05-26T21:43:00Z"/>
          <w:noProof w:val="0"/>
        </w:rPr>
      </w:pPr>
      <w:ins w:id="51" w:author="Kahn, Jason D. (Fed) [2]" w:date="2021-05-26T21:43:00Z">
        <w:r w:rsidRPr="00A70E0D">
          <w:rPr>
            <w:b/>
            <w:noProof w:val="0"/>
          </w:rPr>
          <w:t>ensure that</w:t>
        </w:r>
        <w:r w:rsidRPr="00A70E0D">
          <w:rPr>
            <w:noProof w:val="0"/>
          </w:rPr>
          <w:t xml:space="preserve"> {</w:t>
        </w:r>
      </w:ins>
    </w:p>
    <w:p w14:paraId="195F8CE4" w14:textId="77777777" w:rsidR="007D7E21" w:rsidRPr="00A70E0D" w:rsidRDefault="007D7E21" w:rsidP="007D7E21">
      <w:pPr>
        <w:pStyle w:val="PL"/>
        <w:rPr>
          <w:ins w:id="52" w:author="Kahn, Jason D. (Fed) [2]" w:date="2021-05-26T21:43:00Z"/>
          <w:noProof w:val="0"/>
        </w:rPr>
      </w:pPr>
      <w:ins w:id="53" w:author="Kahn, Jason D. (Fed) [2]" w:date="2021-05-26T21:43:00Z">
        <w:r w:rsidRPr="00A70E0D">
          <w:rPr>
            <w:noProof w:val="0"/>
          </w:rPr>
          <w:t xml:space="preserve">  </w:t>
        </w:r>
        <w:r w:rsidRPr="00A70E0D">
          <w:rPr>
            <w:b/>
            <w:noProof w:val="0"/>
          </w:rPr>
          <w:t>when</w:t>
        </w:r>
        <w:r w:rsidRPr="00A70E0D">
          <w:rPr>
            <w:noProof w:val="0"/>
          </w:rPr>
          <w:t xml:space="preserve"> </w:t>
        </w:r>
        <w:proofErr w:type="gramStart"/>
        <w:r w:rsidRPr="00A70E0D">
          <w:rPr>
            <w:noProof w:val="0"/>
          </w:rPr>
          <w:t>{ MCPTT</w:t>
        </w:r>
        <w:proofErr w:type="gramEnd"/>
        <w:r w:rsidRPr="00A70E0D">
          <w:rPr>
            <w:noProof w:val="0"/>
          </w:rPr>
          <w:t xml:space="preserve"> User requests to deactivate a functional alias }</w:t>
        </w:r>
      </w:ins>
    </w:p>
    <w:p w14:paraId="01ACB823" w14:textId="77777777" w:rsidR="007D7E21" w:rsidRPr="00A70E0D" w:rsidRDefault="007D7E21" w:rsidP="007D7E21">
      <w:pPr>
        <w:pStyle w:val="PL"/>
        <w:rPr>
          <w:ins w:id="54" w:author="Kahn, Jason D. (Fed) [2]" w:date="2021-05-26T21:43:00Z"/>
          <w:noProof w:val="0"/>
        </w:rPr>
      </w:pPr>
      <w:ins w:id="55" w:author="Kahn, Jason D. (Fed) [2]" w:date="2021-05-26T21:43:00Z">
        <w:r w:rsidRPr="00A70E0D">
          <w:rPr>
            <w:noProof w:val="0"/>
          </w:rPr>
          <w:t xml:space="preserve">    </w:t>
        </w:r>
        <w:r w:rsidRPr="00A70E0D">
          <w:rPr>
            <w:b/>
            <w:noProof w:val="0"/>
          </w:rPr>
          <w:t>then</w:t>
        </w:r>
        <w:r w:rsidRPr="00A70E0D">
          <w:rPr>
            <w:noProof w:val="0"/>
          </w:rPr>
          <w:t xml:space="preserve"> </w:t>
        </w:r>
        <w:proofErr w:type="gramStart"/>
        <w:r w:rsidRPr="00A70E0D">
          <w:rPr>
            <w:noProof w:val="0"/>
          </w:rPr>
          <w:t>{ UE</w:t>
        </w:r>
        <w:proofErr w:type="gramEnd"/>
        <w:r w:rsidRPr="00A70E0D">
          <w:rPr>
            <w:noProof w:val="0"/>
          </w:rPr>
          <w:t xml:space="preserve"> (MCPTT Client) sends a SIP PUBLISH message to deactivate a functional alias </w:t>
        </w:r>
        <w:r w:rsidRPr="00A70E0D">
          <w:rPr>
            <w:b/>
            <w:bCs/>
            <w:noProof w:val="0"/>
          </w:rPr>
          <w:t>and</w:t>
        </w:r>
        <w:r w:rsidRPr="00A70E0D">
          <w:rPr>
            <w:noProof w:val="0"/>
          </w:rPr>
          <w:t xml:space="preserve"> responds to the SIP NOTIFY message with a SIP 200 (OK) message }</w:t>
        </w:r>
      </w:ins>
    </w:p>
    <w:p w14:paraId="5A20B7C2" w14:textId="77777777" w:rsidR="007D7E21" w:rsidRPr="00A70E0D" w:rsidRDefault="007D7E21" w:rsidP="007D7E21">
      <w:pPr>
        <w:pStyle w:val="PL"/>
        <w:rPr>
          <w:ins w:id="56" w:author="Kahn, Jason D. (Fed) [2]" w:date="2021-05-26T21:43:00Z"/>
          <w:noProof w:val="0"/>
        </w:rPr>
      </w:pPr>
      <w:ins w:id="57" w:author="Kahn, Jason D. (Fed) [2]" w:date="2021-05-26T21:43:00Z">
        <w:r w:rsidRPr="00A70E0D">
          <w:rPr>
            <w:noProof w:val="0"/>
          </w:rPr>
          <w:t xml:space="preserve">            }</w:t>
        </w:r>
      </w:ins>
    </w:p>
    <w:p w14:paraId="34366B4A" w14:textId="77777777" w:rsidR="007D7E21" w:rsidRPr="00A70E0D" w:rsidRDefault="007D7E21" w:rsidP="007D7E21">
      <w:pPr>
        <w:pStyle w:val="PL"/>
        <w:rPr>
          <w:ins w:id="58" w:author="Kahn, Jason D. (Fed) [2]" w:date="2021-05-26T21:43:00Z"/>
          <w:noProof w:val="0"/>
        </w:rPr>
      </w:pPr>
    </w:p>
    <w:p w14:paraId="26BED040" w14:textId="77777777" w:rsidR="007D7E21" w:rsidRPr="00A70E0D" w:rsidRDefault="007D7E21" w:rsidP="007D7E21">
      <w:pPr>
        <w:pStyle w:val="H6"/>
        <w:rPr>
          <w:ins w:id="59" w:author="Kahn, Jason D. (Fed) [2]" w:date="2021-05-26T21:43:00Z"/>
        </w:rPr>
      </w:pPr>
      <w:ins w:id="60" w:author="Kahn, Jason D. (Fed) [2]" w:date="2021-05-26T21:43:00Z">
        <w:r w:rsidRPr="00A70E0D">
          <w:t>(4)</w:t>
        </w:r>
      </w:ins>
    </w:p>
    <w:p w14:paraId="0147DCFA" w14:textId="77777777" w:rsidR="007D7E21" w:rsidRPr="00A70E0D" w:rsidRDefault="007D7E21" w:rsidP="007D7E21">
      <w:pPr>
        <w:pStyle w:val="PL"/>
        <w:rPr>
          <w:ins w:id="61" w:author="Kahn, Jason D. (Fed) [2]" w:date="2021-05-26T21:43:00Z"/>
          <w:noProof w:val="0"/>
        </w:rPr>
      </w:pPr>
      <w:ins w:id="62" w:author="Kahn, Jason D. (Fed) [2]" w:date="2021-05-26T21:43:00Z">
        <w:r w:rsidRPr="00A70E0D">
          <w:rPr>
            <w:b/>
            <w:noProof w:val="0"/>
          </w:rPr>
          <w:t>with</w:t>
        </w:r>
        <w:r w:rsidRPr="00A70E0D">
          <w:rPr>
            <w:noProof w:val="0"/>
          </w:rPr>
          <w:t xml:space="preserve"> </w:t>
        </w:r>
        <w:proofErr w:type="gramStart"/>
        <w:r w:rsidRPr="00A70E0D">
          <w:rPr>
            <w:noProof w:val="0"/>
          </w:rPr>
          <w:t>{ UE</w:t>
        </w:r>
        <w:proofErr w:type="gramEnd"/>
        <w:r w:rsidRPr="00A70E0D">
          <w:rPr>
            <w:noProof w:val="0"/>
          </w:rPr>
          <w:t xml:space="preserve"> (MCPTT Client) having already subscribed to determine the status of a functional alias }</w:t>
        </w:r>
      </w:ins>
    </w:p>
    <w:p w14:paraId="3CF51F5D" w14:textId="77777777" w:rsidR="007D7E21" w:rsidRPr="00A70E0D" w:rsidRDefault="007D7E21" w:rsidP="007D7E21">
      <w:pPr>
        <w:pStyle w:val="PL"/>
        <w:rPr>
          <w:ins w:id="63" w:author="Kahn, Jason D. (Fed) [2]" w:date="2021-05-26T21:43:00Z"/>
          <w:noProof w:val="0"/>
        </w:rPr>
      </w:pPr>
      <w:ins w:id="64" w:author="Kahn, Jason D. (Fed) [2]" w:date="2021-05-26T21:43:00Z">
        <w:r w:rsidRPr="00A70E0D">
          <w:rPr>
            <w:b/>
            <w:noProof w:val="0"/>
          </w:rPr>
          <w:t>ensure that</w:t>
        </w:r>
        <w:r w:rsidRPr="00A70E0D">
          <w:rPr>
            <w:noProof w:val="0"/>
          </w:rPr>
          <w:t xml:space="preserve"> {</w:t>
        </w:r>
      </w:ins>
    </w:p>
    <w:p w14:paraId="22C103A3" w14:textId="77777777" w:rsidR="007D7E21" w:rsidRPr="00A70E0D" w:rsidRDefault="007D7E21" w:rsidP="007D7E21">
      <w:pPr>
        <w:pStyle w:val="PL"/>
        <w:rPr>
          <w:ins w:id="65" w:author="Kahn, Jason D. (Fed) [2]" w:date="2021-05-26T21:43:00Z"/>
          <w:noProof w:val="0"/>
        </w:rPr>
      </w:pPr>
      <w:ins w:id="66" w:author="Kahn, Jason D. (Fed) [2]" w:date="2021-05-26T21:43:00Z">
        <w:r w:rsidRPr="00A70E0D">
          <w:rPr>
            <w:noProof w:val="0"/>
          </w:rPr>
          <w:t xml:space="preserve">  </w:t>
        </w:r>
        <w:r w:rsidRPr="00A70E0D">
          <w:rPr>
            <w:b/>
            <w:noProof w:val="0"/>
          </w:rPr>
          <w:t>when</w:t>
        </w:r>
        <w:r w:rsidRPr="00A70E0D">
          <w:rPr>
            <w:noProof w:val="0"/>
          </w:rPr>
          <w:t xml:space="preserve"> </w:t>
        </w:r>
        <w:proofErr w:type="gramStart"/>
        <w:r w:rsidRPr="00A70E0D">
          <w:rPr>
            <w:noProof w:val="0"/>
          </w:rPr>
          <w:t>{ MCPTT</w:t>
        </w:r>
        <w:proofErr w:type="gramEnd"/>
        <w:r w:rsidRPr="00A70E0D">
          <w:rPr>
            <w:noProof w:val="0"/>
          </w:rPr>
          <w:t xml:space="preserve"> User requests </w:t>
        </w:r>
        <w:r w:rsidRPr="00A70E0D">
          <w:rPr>
            <w:lang w:eastAsia="ko-KR"/>
          </w:rPr>
          <w:t>to</w:t>
        </w:r>
        <w:r w:rsidRPr="00A70E0D">
          <w:rPr>
            <w:noProof w:val="0"/>
          </w:rPr>
          <w:t xml:space="preserve"> de-subscribe </w:t>
        </w:r>
        <w:r w:rsidRPr="00A70E0D">
          <w:t>from determining</w:t>
        </w:r>
        <w:r w:rsidRPr="00A70E0D">
          <w:rPr>
            <w:noProof w:val="0"/>
          </w:rPr>
          <w:t xml:space="preserve"> the status of a functional alias }</w:t>
        </w:r>
      </w:ins>
    </w:p>
    <w:p w14:paraId="61B542C7" w14:textId="77777777" w:rsidR="007D7E21" w:rsidRPr="00A70E0D" w:rsidRDefault="007D7E21" w:rsidP="007D7E21">
      <w:pPr>
        <w:pStyle w:val="PL"/>
        <w:rPr>
          <w:ins w:id="67" w:author="Kahn, Jason D. (Fed) [2]" w:date="2021-05-26T21:43:00Z"/>
          <w:noProof w:val="0"/>
        </w:rPr>
      </w:pPr>
      <w:ins w:id="68" w:author="Kahn, Jason D. (Fed) [2]" w:date="2021-05-26T21:43:00Z">
        <w:r w:rsidRPr="00A70E0D">
          <w:rPr>
            <w:noProof w:val="0"/>
          </w:rPr>
          <w:t xml:space="preserve">    </w:t>
        </w:r>
        <w:r w:rsidRPr="00A70E0D">
          <w:rPr>
            <w:b/>
            <w:noProof w:val="0"/>
          </w:rPr>
          <w:t>then</w:t>
        </w:r>
        <w:r w:rsidRPr="00A70E0D">
          <w:rPr>
            <w:noProof w:val="0"/>
          </w:rPr>
          <w:t xml:space="preserve"> </w:t>
        </w:r>
        <w:proofErr w:type="gramStart"/>
        <w:r w:rsidRPr="00A70E0D">
          <w:rPr>
            <w:noProof w:val="0"/>
          </w:rPr>
          <w:t>{ UE</w:t>
        </w:r>
        <w:proofErr w:type="gramEnd"/>
        <w:r w:rsidRPr="00A70E0D">
          <w:rPr>
            <w:noProof w:val="0"/>
          </w:rPr>
          <w:t xml:space="preserve"> (MCPTT Client) sends a SIP SUBSCRIBE message </w:t>
        </w:r>
        <w:r w:rsidRPr="00A70E0D">
          <w:rPr>
            <w:lang w:eastAsia="ko-KR"/>
          </w:rPr>
          <w:t>to</w:t>
        </w:r>
        <w:r w:rsidRPr="00A70E0D">
          <w:rPr>
            <w:noProof w:val="0"/>
          </w:rPr>
          <w:t xml:space="preserve"> de-subscribe </w:t>
        </w:r>
        <w:r w:rsidRPr="00A70E0D">
          <w:t>from determining</w:t>
        </w:r>
        <w:r w:rsidRPr="00A70E0D">
          <w:rPr>
            <w:noProof w:val="0"/>
          </w:rPr>
          <w:t xml:space="preserve"> the status of a functional alias</w:t>
        </w:r>
        <w:r w:rsidRPr="00A70E0D">
          <w:rPr>
            <w:b/>
            <w:bCs/>
            <w:noProof w:val="0"/>
          </w:rPr>
          <w:t xml:space="preserve"> and</w:t>
        </w:r>
        <w:r w:rsidRPr="00A70E0D">
          <w:rPr>
            <w:noProof w:val="0"/>
          </w:rPr>
          <w:t xml:space="preserve"> responds to the SIP NOTIFY message with a SIP 200 (OK) message }</w:t>
        </w:r>
      </w:ins>
    </w:p>
    <w:p w14:paraId="01CFBFD6" w14:textId="77777777" w:rsidR="007D7E21" w:rsidRPr="00A70E0D" w:rsidRDefault="007D7E21" w:rsidP="007D7E21">
      <w:pPr>
        <w:pStyle w:val="PL"/>
        <w:rPr>
          <w:ins w:id="69" w:author="Kahn, Jason D. (Fed) [2]" w:date="2021-05-26T21:43:00Z"/>
          <w:noProof w:val="0"/>
        </w:rPr>
      </w:pPr>
      <w:ins w:id="70" w:author="Kahn, Jason D. (Fed) [2]" w:date="2021-05-26T21:43:00Z">
        <w:r w:rsidRPr="00A70E0D">
          <w:rPr>
            <w:noProof w:val="0"/>
          </w:rPr>
          <w:t xml:space="preserve">            }</w:t>
        </w:r>
      </w:ins>
    </w:p>
    <w:p w14:paraId="19FF2BAB" w14:textId="77777777" w:rsidR="007D7E21" w:rsidRPr="00A70E0D" w:rsidRDefault="007D7E21" w:rsidP="007D7E21">
      <w:pPr>
        <w:pStyle w:val="PL"/>
        <w:rPr>
          <w:ins w:id="71" w:author="Kahn, Jason D. (Fed) [2]" w:date="2021-05-26T21:43:00Z"/>
          <w:noProof w:val="0"/>
        </w:rPr>
      </w:pPr>
    </w:p>
    <w:p w14:paraId="6D3AF811" w14:textId="77777777" w:rsidR="007D7E21" w:rsidRPr="00A70E0D" w:rsidRDefault="007D7E21" w:rsidP="007D7E21">
      <w:pPr>
        <w:pStyle w:val="H6"/>
        <w:rPr>
          <w:ins w:id="72" w:author="Kahn, Jason D. (Fed) [2]" w:date="2021-05-26T21:43:00Z"/>
        </w:rPr>
      </w:pPr>
      <w:ins w:id="73" w:author="Kahn, Jason D. (Fed) [2]" w:date="2021-05-26T21:43:00Z">
        <w:r w:rsidRPr="00A70E0D">
          <w:lastRenderedPageBreak/>
          <w:t>5.8.2</w:t>
        </w:r>
        <w:r w:rsidRPr="00A70E0D">
          <w:tab/>
          <w:t>Conformance requirements</w:t>
        </w:r>
      </w:ins>
    </w:p>
    <w:p w14:paraId="0A4B96D2" w14:textId="77777777" w:rsidR="007D7E21" w:rsidRPr="00A70E0D" w:rsidRDefault="007D7E21" w:rsidP="007D7E21">
      <w:pPr>
        <w:keepNext/>
        <w:keepLines/>
        <w:rPr>
          <w:ins w:id="74" w:author="Kahn, Jason D. (Fed) [2]" w:date="2021-05-26T21:43:00Z"/>
        </w:rPr>
      </w:pPr>
      <w:ins w:id="75" w:author="Kahn, Jason D. (Fed) [2]" w:date="2021-05-26T21:43:00Z">
        <w:r w:rsidRPr="00A70E0D">
          <w:t xml:space="preserve">References: The conformance requirements covered in the present TC are specified </w:t>
        </w:r>
        <w:proofErr w:type="gramStart"/>
        <w:r w:rsidRPr="00A70E0D">
          <w:t>in:</w:t>
        </w:r>
        <w:proofErr w:type="gramEnd"/>
        <w:r w:rsidRPr="00A70E0D">
          <w:t xml:space="preserve"> TS 24.379 clause 9A.2.1.2, 9A.2.1.3. Unless otherwise stated these are Rel-15 requirements.</w:t>
        </w:r>
      </w:ins>
    </w:p>
    <w:p w14:paraId="10E5A679" w14:textId="77777777" w:rsidR="007D7E21" w:rsidRPr="00A70E0D" w:rsidRDefault="007D7E21" w:rsidP="007D7E21">
      <w:pPr>
        <w:rPr>
          <w:ins w:id="76" w:author="Kahn, Jason D. (Fed) [2]" w:date="2021-05-26T21:43:00Z"/>
        </w:rPr>
      </w:pPr>
      <w:ins w:id="77" w:author="Kahn, Jason D. (Fed) [2]" w:date="2021-05-26T21:43:00Z">
        <w:r w:rsidRPr="00A70E0D">
          <w:t>[TS 24.379, clause 9A.2.1.2]</w:t>
        </w:r>
      </w:ins>
    </w:p>
    <w:p w14:paraId="55301B90" w14:textId="77777777" w:rsidR="007D7E21" w:rsidRPr="00A70E0D" w:rsidRDefault="007D7E21" w:rsidP="007D7E21">
      <w:pPr>
        <w:rPr>
          <w:ins w:id="78" w:author="Kahn, Jason D. (Fed) [2]" w:date="2021-05-26T21:43:00Z"/>
          <w:rFonts w:eastAsia="Malgun Gothic"/>
        </w:rPr>
      </w:pPr>
      <w:ins w:id="79" w:author="Kahn, Jason D. (Fed) [2]" w:date="2021-05-26T21:43:00Z">
        <w:r w:rsidRPr="00A70E0D">
          <w:rPr>
            <w:rFonts w:eastAsia="Malgun Gothic"/>
          </w:rPr>
          <w:t>In order:</w:t>
        </w:r>
      </w:ins>
    </w:p>
    <w:p w14:paraId="319E5894" w14:textId="77777777" w:rsidR="007D7E21" w:rsidRPr="00A70E0D" w:rsidRDefault="007D7E21" w:rsidP="007D7E21">
      <w:pPr>
        <w:pStyle w:val="B1"/>
        <w:rPr>
          <w:ins w:id="80" w:author="Kahn, Jason D. (Fed) [2]" w:date="2021-05-26T21:43:00Z"/>
        </w:rPr>
      </w:pPr>
      <w:ins w:id="81" w:author="Kahn, Jason D. (Fed) [2]" w:date="2021-05-26T21:43:00Z">
        <w:r w:rsidRPr="00A70E0D">
          <w:t>-</w:t>
        </w:r>
        <w:r w:rsidRPr="00A70E0D">
          <w:tab/>
          <w:t xml:space="preserve">to indicate that an MCPTT user requests to activate one or more functional </w:t>
        </w:r>
        <w:proofErr w:type="gramStart"/>
        <w:r w:rsidRPr="00A70E0D">
          <w:t>aliases;</w:t>
        </w:r>
        <w:proofErr w:type="gramEnd"/>
      </w:ins>
    </w:p>
    <w:p w14:paraId="22B8E382" w14:textId="77777777" w:rsidR="007D7E21" w:rsidRPr="00A70E0D" w:rsidRDefault="007D7E21" w:rsidP="007D7E21">
      <w:pPr>
        <w:pStyle w:val="B1"/>
        <w:rPr>
          <w:ins w:id="82" w:author="Kahn, Jason D. (Fed) [2]" w:date="2021-05-26T21:43:00Z"/>
        </w:rPr>
      </w:pPr>
      <w:ins w:id="83" w:author="Kahn, Jason D. (Fed) [2]" w:date="2021-05-26T21:43:00Z">
        <w:r w:rsidRPr="00A70E0D">
          <w:t>-</w:t>
        </w:r>
        <w:r w:rsidRPr="00A70E0D">
          <w:tab/>
          <w:t xml:space="preserve">to indicate that the MCPTT user requests to deactivate one or more functional </w:t>
        </w:r>
        <w:proofErr w:type="gramStart"/>
        <w:r w:rsidRPr="00A70E0D">
          <w:t>aliases;</w:t>
        </w:r>
        <w:proofErr w:type="gramEnd"/>
      </w:ins>
    </w:p>
    <w:p w14:paraId="29FCBF7B" w14:textId="77777777" w:rsidR="007D7E21" w:rsidRPr="00A70E0D" w:rsidRDefault="007D7E21" w:rsidP="007D7E21">
      <w:pPr>
        <w:pStyle w:val="B1"/>
        <w:rPr>
          <w:ins w:id="84" w:author="Kahn, Jason D. (Fed) [2]" w:date="2021-05-26T21:43:00Z"/>
        </w:rPr>
      </w:pPr>
      <w:ins w:id="85" w:author="Kahn, Jason D. (Fed) [2]" w:date="2021-05-26T21:43:00Z">
        <w:r w:rsidRPr="00A70E0D">
          <w:t>-</w:t>
        </w:r>
        <w:r w:rsidRPr="00A70E0D">
          <w:tab/>
          <w:t>to refresh indication of an MCPTT user interest in one or more functional aliases due to near expiration of the expiration time of a functional alias with the status set to the "activated" state received in a SIP NOTIFY request in subclause 9A.2.1.3; or</w:t>
        </w:r>
      </w:ins>
    </w:p>
    <w:p w14:paraId="604A8F93" w14:textId="77777777" w:rsidR="007D7E21" w:rsidRPr="00A70E0D" w:rsidRDefault="007D7E21" w:rsidP="007D7E21">
      <w:pPr>
        <w:pStyle w:val="B1"/>
        <w:rPr>
          <w:ins w:id="86" w:author="Kahn, Jason D. (Fed) [2]" w:date="2021-05-26T21:43:00Z"/>
        </w:rPr>
      </w:pPr>
      <w:ins w:id="87" w:author="Kahn, Jason D. (Fed) [2]" w:date="2021-05-26T21:43:00Z">
        <w:r w:rsidRPr="00A70E0D">
          <w:t>-</w:t>
        </w:r>
        <w:r w:rsidRPr="00A70E0D">
          <w:tab/>
          <w:t xml:space="preserve">any combination of the </w:t>
        </w:r>
        <w:proofErr w:type="gramStart"/>
        <w:r w:rsidRPr="00A70E0D">
          <w:t>above;</w:t>
        </w:r>
        <w:proofErr w:type="gramEnd"/>
      </w:ins>
    </w:p>
    <w:p w14:paraId="2772D598" w14:textId="77777777" w:rsidR="007D7E21" w:rsidRPr="00A70E0D" w:rsidRDefault="007D7E21" w:rsidP="007D7E21">
      <w:pPr>
        <w:rPr>
          <w:ins w:id="88" w:author="Kahn, Jason D. (Fed) [2]" w:date="2021-05-26T21:43:00Z"/>
        </w:rPr>
      </w:pPr>
      <w:ins w:id="89" w:author="Kahn, Jason D. (Fed) [2]" w:date="2021-05-26T21:43:00Z">
        <w:r w:rsidRPr="00A70E0D">
          <w:t>the MCPTT client shall generate a SIP PUBLISH request according to 3GPP TS 24.229 [</w:t>
        </w:r>
        <w:r w:rsidRPr="00A70E0D">
          <w:rPr>
            <w:noProof/>
          </w:rPr>
          <w:t>4</w:t>
        </w:r>
        <w:r w:rsidRPr="00A70E0D">
          <w:t xml:space="preserve">], IETF RFC 3903 [37], and </w:t>
        </w:r>
        <w:r w:rsidRPr="00A70E0D">
          <w:rPr>
            <w:rFonts w:eastAsia="SimSun"/>
          </w:rPr>
          <w:t>IETF RFC 3856 [51]</w:t>
        </w:r>
        <w:r w:rsidRPr="00A70E0D">
          <w:t>.</w:t>
        </w:r>
      </w:ins>
    </w:p>
    <w:p w14:paraId="7B78DDDD" w14:textId="77777777" w:rsidR="007D7E21" w:rsidRPr="00A70E0D" w:rsidRDefault="007D7E21" w:rsidP="007D7E21">
      <w:pPr>
        <w:rPr>
          <w:ins w:id="90" w:author="Kahn, Jason D. (Fed) [2]" w:date="2021-05-26T21:43:00Z"/>
        </w:rPr>
      </w:pPr>
      <w:ins w:id="91" w:author="Kahn, Jason D. (Fed) [2]" w:date="2021-05-26T21:43:00Z">
        <w:r w:rsidRPr="00A70E0D">
          <w:t>In the SIP PUBLISH request, the MCPTT client:</w:t>
        </w:r>
      </w:ins>
    </w:p>
    <w:p w14:paraId="66E46995" w14:textId="77777777" w:rsidR="007D7E21" w:rsidRPr="00A70E0D" w:rsidRDefault="007D7E21" w:rsidP="007D7E21">
      <w:pPr>
        <w:pStyle w:val="B1"/>
        <w:rPr>
          <w:ins w:id="92" w:author="Kahn, Jason D. (Fed) [2]" w:date="2021-05-26T21:43:00Z"/>
          <w:rFonts w:eastAsia="SimSun"/>
        </w:rPr>
      </w:pPr>
      <w:ins w:id="93" w:author="Kahn, Jason D. (Fed) [2]" w:date="2021-05-26T21:43:00Z">
        <w:r w:rsidRPr="00A70E0D">
          <w:rPr>
            <w:rFonts w:eastAsia="SimSun"/>
          </w:rPr>
          <w:t>1)</w:t>
        </w:r>
        <w:r w:rsidRPr="00A70E0D">
          <w:rPr>
            <w:rFonts w:eastAsia="SimSun"/>
          </w:rPr>
          <w:tab/>
          <w:t xml:space="preserve">shall set the Request-URI to the </w:t>
        </w:r>
        <w:r w:rsidRPr="00A70E0D">
          <w:t xml:space="preserve">public service identity identifying the </w:t>
        </w:r>
        <w:r w:rsidRPr="00A70E0D">
          <w:rPr>
            <w:lang w:val="en-US"/>
          </w:rPr>
          <w:t xml:space="preserve">originating </w:t>
        </w:r>
        <w:r w:rsidRPr="00A70E0D">
          <w:t xml:space="preserve">participating MCPTT function serving the MCPTT </w:t>
        </w:r>
        <w:proofErr w:type="gramStart"/>
        <w:r w:rsidRPr="00A70E0D">
          <w:t>user</w:t>
        </w:r>
        <w:r w:rsidRPr="00A70E0D">
          <w:rPr>
            <w:rFonts w:eastAsia="SimSun"/>
          </w:rPr>
          <w:t>;</w:t>
        </w:r>
        <w:proofErr w:type="gramEnd"/>
      </w:ins>
    </w:p>
    <w:p w14:paraId="63B37489" w14:textId="77777777" w:rsidR="007D7E21" w:rsidRPr="00A70E0D" w:rsidRDefault="007D7E21" w:rsidP="007D7E21">
      <w:pPr>
        <w:pStyle w:val="B1"/>
        <w:rPr>
          <w:ins w:id="94" w:author="Kahn, Jason D. (Fed) [2]" w:date="2021-05-26T21:43:00Z"/>
          <w:lang w:eastAsia="ko-KR"/>
        </w:rPr>
      </w:pPr>
      <w:ins w:id="95" w:author="Kahn, Jason D. (Fed) [2]" w:date="2021-05-26T21:43:00Z">
        <w:r w:rsidRPr="00A70E0D">
          <w:rPr>
            <w:rFonts w:eastAsia="SimSun"/>
          </w:rPr>
          <w:t>2)</w:t>
        </w:r>
        <w:r w:rsidRPr="00A70E0D">
          <w:rPr>
            <w:rFonts w:eastAsia="SimSun"/>
          </w:rPr>
          <w:tab/>
          <w:t xml:space="preserve">shall include </w:t>
        </w:r>
        <w:r w:rsidRPr="00A70E0D">
          <w:rPr>
            <w:rFonts w:eastAsia="SimSun"/>
            <w:lang w:val="en-US"/>
          </w:rPr>
          <w:t xml:space="preserve">an </w:t>
        </w:r>
        <w:r w:rsidRPr="00A70E0D">
          <w:rPr>
            <w:lang w:eastAsia="ko-KR"/>
          </w:rPr>
          <w:t>application/</w:t>
        </w:r>
        <w:r w:rsidRPr="00A70E0D">
          <w:t>vnd.3gpp.mcptt-info+xml</w:t>
        </w:r>
        <w:r w:rsidRPr="00A70E0D">
          <w:rPr>
            <w:lang w:val="en-US"/>
          </w:rPr>
          <w:t xml:space="preserve"> </w:t>
        </w:r>
        <w:r w:rsidRPr="00A70E0D">
          <w:rPr>
            <w:lang w:eastAsia="ko-KR"/>
          </w:rPr>
          <w:t>MIME body</w:t>
        </w:r>
        <w:r w:rsidRPr="00A70E0D">
          <w:rPr>
            <w:lang w:val="en-US" w:eastAsia="ko-KR"/>
          </w:rPr>
          <w:t xml:space="preserve">. In the </w:t>
        </w:r>
        <w:r w:rsidRPr="00A70E0D">
          <w:rPr>
            <w:lang w:eastAsia="ko-KR"/>
          </w:rPr>
          <w:t>application/</w:t>
        </w:r>
        <w:r w:rsidRPr="00A70E0D">
          <w:t>vnd.3gpp.mcptt-info+xml</w:t>
        </w:r>
        <w:r w:rsidRPr="00A70E0D">
          <w:rPr>
            <w:lang w:val="en-US"/>
          </w:rPr>
          <w:t xml:space="preserve"> </w:t>
        </w:r>
        <w:r w:rsidRPr="00A70E0D">
          <w:rPr>
            <w:lang w:eastAsia="ko-KR"/>
          </w:rPr>
          <w:t>MIME body</w:t>
        </w:r>
        <w:r w:rsidRPr="00A70E0D">
          <w:rPr>
            <w:lang w:val="en-US" w:eastAsia="ko-KR"/>
          </w:rPr>
          <w:t xml:space="preserve">, the MCPTT client </w:t>
        </w:r>
        <w:r w:rsidRPr="00A70E0D">
          <w:t>shall include the &lt;</w:t>
        </w:r>
        <w:proofErr w:type="spellStart"/>
        <w:r w:rsidRPr="00A70E0D">
          <w:t>mcptt</w:t>
        </w:r>
        <w:proofErr w:type="spellEnd"/>
        <w:r w:rsidRPr="00A70E0D">
          <w:t>-request-</w:t>
        </w:r>
        <w:proofErr w:type="spellStart"/>
        <w:r w:rsidRPr="00A70E0D">
          <w:t>uri</w:t>
        </w:r>
        <w:proofErr w:type="spellEnd"/>
        <w:r w:rsidRPr="00A70E0D">
          <w:t xml:space="preserve">&gt; element set to the </w:t>
        </w:r>
        <w:r w:rsidRPr="00A70E0D">
          <w:rPr>
            <w:lang w:eastAsia="ko-KR"/>
          </w:rPr>
          <w:t xml:space="preserve">MCPTT ID of the MCPTT </w:t>
        </w:r>
        <w:proofErr w:type="gramStart"/>
        <w:r w:rsidRPr="00A70E0D">
          <w:rPr>
            <w:lang w:eastAsia="ko-KR"/>
          </w:rPr>
          <w:t>user;</w:t>
        </w:r>
        <w:proofErr w:type="gramEnd"/>
      </w:ins>
    </w:p>
    <w:p w14:paraId="768A8BD3" w14:textId="77777777" w:rsidR="007D7E21" w:rsidRPr="00A70E0D" w:rsidRDefault="007D7E21" w:rsidP="007D7E21">
      <w:pPr>
        <w:pStyle w:val="B1"/>
        <w:rPr>
          <w:ins w:id="96" w:author="Kahn, Jason D. (Fed) [2]" w:date="2021-05-26T21:43:00Z"/>
        </w:rPr>
      </w:pPr>
      <w:ins w:id="97" w:author="Kahn, Jason D. (Fed) [2]" w:date="2021-05-26T21:43:00Z">
        <w:r w:rsidRPr="00A70E0D">
          <w:t>3)</w:t>
        </w:r>
        <w:r w:rsidRPr="00A70E0D">
          <w:tab/>
          <w:t>shall include the ICSI value "</w:t>
        </w:r>
        <w:proofErr w:type="gramStart"/>
        <w:r w:rsidRPr="00A70E0D">
          <w:t>urn:urn</w:t>
        </w:r>
        <w:proofErr w:type="gramEnd"/>
        <w:r w:rsidRPr="00A70E0D">
          <w:t>-7:3gpp-service.ims.icsi.mcptt" (</w:t>
        </w:r>
        <w:r w:rsidRPr="00A70E0D">
          <w:rPr>
            <w:lang w:eastAsia="zh-CN"/>
          </w:rPr>
          <w:t xml:space="preserve">coded as specified in </w:t>
        </w:r>
        <w:r w:rsidRPr="00A70E0D">
          <w:t>3GPP TS 24.229 [</w:t>
        </w:r>
        <w:r w:rsidRPr="00A70E0D">
          <w:rPr>
            <w:noProof/>
          </w:rPr>
          <w:t>4</w:t>
        </w:r>
        <w:r w:rsidRPr="00A70E0D">
          <w:t>]</w:t>
        </w:r>
        <w:r w:rsidRPr="00A70E0D">
          <w:rPr>
            <w:lang w:eastAsia="zh-CN"/>
          </w:rPr>
          <w:t xml:space="preserve">), </w:t>
        </w:r>
        <w:r w:rsidRPr="00A70E0D">
          <w:t>in a P-Preferred-Service header field according to IETF </w:t>
        </w:r>
        <w:r w:rsidRPr="00A70E0D">
          <w:rPr>
            <w:rFonts w:eastAsia="MS Mincho"/>
          </w:rPr>
          <w:t>RFC 6050 [9]</w:t>
        </w:r>
        <w:r w:rsidRPr="00A70E0D">
          <w:t>;</w:t>
        </w:r>
      </w:ins>
    </w:p>
    <w:p w14:paraId="3C23189C" w14:textId="77777777" w:rsidR="007D7E21" w:rsidRPr="00A70E0D" w:rsidRDefault="007D7E21" w:rsidP="007D7E21">
      <w:pPr>
        <w:pStyle w:val="B1"/>
        <w:rPr>
          <w:ins w:id="98" w:author="Kahn, Jason D. (Fed) [2]" w:date="2021-05-26T21:43:00Z"/>
          <w:rFonts w:eastAsia="SimSun"/>
        </w:rPr>
      </w:pPr>
      <w:ins w:id="99" w:author="Kahn, Jason D. (Fed) [2]" w:date="2021-05-26T21:43:00Z">
        <w:r w:rsidRPr="00A70E0D">
          <w:rPr>
            <w:rFonts w:eastAsia="SimSun"/>
          </w:rPr>
          <w:t>4)</w:t>
        </w:r>
        <w:r w:rsidRPr="00A70E0D">
          <w:rPr>
            <w:rFonts w:eastAsia="SimSun"/>
          </w:rPr>
          <w:tab/>
          <w:t xml:space="preserve">if the MCPTT client </w:t>
        </w:r>
        <w:r w:rsidRPr="00A70E0D">
          <w:t>requests to activate one or more functional aliases</w:t>
        </w:r>
        <w:r w:rsidRPr="00A70E0D">
          <w:rPr>
            <w:rFonts w:eastAsia="SimSun"/>
          </w:rPr>
          <w:t xml:space="preserve">, shall set the Expires header field according to IETF RFC 3903 [37], to </w:t>
        </w:r>
        <w:proofErr w:type="gramStart"/>
        <w:r w:rsidRPr="00A70E0D">
          <w:rPr>
            <w:rFonts w:eastAsia="SimSun"/>
          </w:rPr>
          <w:t>4294967295;</w:t>
        </w:r>
        <w:proofErr w:type="gramEnd"/>
      </w:ins>
    </w:p>
    <w:p w14:paraId="2973F55C" w14:textId="77777777" w:rsidR="007D7E21" w:rsidRPr="00A70E0D" w:rsidRDefault="007D7E21" w:rsidP="007D7E21">
      <w:pPr>
        <w:pStyle w:val="NO"/>
        <w:rPr>
          <w:ins w:id="100" w:author="Kahn, Jason D. (Fed) [2]" w:date="2021-05-26T21:43:00Z"/>
          <w:rFonts w:eastAsia="SimSun"/>
        </w:rPr>
      </w:pPr>
      <w:ins w:id="101" w:author="Kahn, Jason D. (Fed) [2]" w:date="2021-05-26T21:43:00Z">
        <w:r w:rsidRPr="00A70E0D">
          <w:rPr>
            <w:rFonts w:eastAsia="SimSun"/>
          </w:rPr>
          <w:t>NOTE 1:</w:t>
        </w:r>
        <w:r w:rsidRPr="00A70E0D">
          <w:rPr>
            <w:rFonts w:eastAsia="SimSun"/>
          </w:rPr>
          <w:tab/>
          <w:t>4294967295, which is equal to 2</w:t>
        </w:r>
        <w:r w:rsidRPr="00A70E0D">
          <w:rPr>
            <w:rFonts w:eastAsia="SimSun"/>
            <w:vertAlign w:val="superscript"/>
          </w:rPr>
          <w:t>32</w:t>
        </w:r>
        <w:r w:rsidRPr="00A70E0D">
          <w:rPr>
            <w:rFonts w:eastAsia="SimSun"/>
          </w:rPr>
          <w:t>-1, is the highest value defined for Expires header field in IETF RFC 3261 [24].</w:t>
        </w:r>
      </w:ins>
    </w:p>
    <w:p w14:paraId="60989858" w14:textId="77777777" w:rsidR="007D7E21" w:rsidRPr="00A70E0D" w:rsidRDefault="007D7E21" w:rsidP="007D7E21">
      <w:pPr>
        <w:pStyle w:val="B1"/>
        <w:rPr>
          <w:ins w:id="102" w:author="Kahn, Jason D. (Fed) [2]" w:date="2021-05-26T21:43:00Z"/>
          <w:rFonts w:eastAsia="SimSun"/>
        </w:rPr>
      </w:pPr>
      <w:ins w:id="103" w:author="Kahn, Jason D. (Fed) [2]" w:date="2021-05-26T21:43:00Z">
        <w:r w:rsidRPr="00A70E0D">
          <w:rPr>
            <w:rFonts w:eastAsia="SimSun"/>
          </w:rPr>
          <w:t>5)</w:t>
        </w:r>
        <w:r w:rsidRPr="00A70E0D">
          <w:rPr>
            <w:rFonts w:eastAsia="SimSun"/>
          </w:rPr>
          <w:tab/>
          <w:t xml:space="preserve">if the MCPTT client </w:t>
        </w:r>
        <w:r w:rsidRPr="00A70E0D">
          <w:t>requests to deactivate one or more functional aliases</w:t>
        </w:r>
        <w:r w:rsidRPr="00A70E0D">
          <w:rPr>
            <w:rFonts w:eastAsia="SimSun"/>
          </w:rPr>
          <w:t>, shall set the Expires header field according to IETF RFC 3903 [37], to zero; and</w:t>
        </w:r>
      </w:ins>
    </w:p>
    <w:p w14:paraId="59196493" w14:textId="77777777" w:rsidR="007D7E21" w:rsidRPr="00A70E0D" w:rsidRDefault="007D7E21" w:rsidP="007D7E21">
      <w:pPr>
        <w:pStyle w:val="B1"/>
        <w:rPr>
          <w:ins w:id="104" w:author="Kahn, Jason D. (Fed) [2]" w:date="2021-05-26T21:43:00Z"/>
          <w:rFonts w:eastAsia="SimSun"/>
        </w:rPr>
      </w:pPr>
      <w:ins w:id="105" w:author="Kahn, Jason D. (Fed) [2]" w:date="2021-05-26T21:43:00Z">
        <w:r w:rsidRPr="00A70E0D">
          <w:rPr>
            <w:rFonts w:eastAsia="SimSun"/>
          </w:rPr>
          <w:t>NOTE 2:</w:t>
        </w:r>
        <w:r w:rsidRPr="00A70E0D">
          <w:rPr>
            <w:rFonts w:eastAsia="SimSun"/>
          </w:rPr>
          <w:tab/>
          <w:t>Activation and deactivation of functional alias cannot be performed with the same PUBLISH request.</w:t>
        </w:r>
      </w:ins>
    </w:p>
    <w:p w14:paraId="3E3437DD" w14:textId="77777777" w:rsidR="007D7E21" w:rsidRPr="00A70E0D" w:rsidRDefault="007D7E21" w:rsidP="007D7E21">
      <w:pPr>
        <w:pStyle w:val="B1"/>
        <w:rPr>
          <w:ins w:id="106" w:author="Kahn, Jason D. (Fed) [2]" w:date="2021-05-26T21:43:00Z"/>
          <w:rFonts w:eastAsia="SimSun"/>
          <w:lang w:val="en-US"/>
        </w:rPr>
      </w:pPr>
      <w:ins w:id="107" w:author="Kahn, Jason D. (Fed) [2]" w:date="2021-05-26T21:43:00Z">
        <w:r w:rsidRPr="00A70E0D">
          <w:rPr>
            <w:rFonts w:eastAsia="SimSun"/>
          </w:rPr>
          <w:t>6</w:t>
        </w:r>
        <w:r w:rsidRPr="00A70E0D">
          <w:rPr>
            <w:rFonts w:eastAsia="SimSun"/>
            <w:lang w:val="en-US"/>
          </w:rPr>
          <w:t>)</w:t>
        </w:r>
        <w:r w:rsidRPr="00A70E0D">
          <w:rPr>
            <w:rFonts w:eastAsia="SimSun"/>
          </w:rPr>
          <w:tab/>
          <w:t xml:space="preserve">shall include </w:t>
        </w:r>
        <w:r w:rsidRPr="00A70E0D">
          <w:rPr>
            <w:rFonts w:eastAsia="SimSun"/>
            <w:lang w:val="en-US"/>
          </w:rPr>
          <w:t>an application/</w:t>
        </w:r>
        <w:proofErr w:type="spellStart"/>
        <w:r w:rsidRPr="00A70E0D">
          <w:rPr>
            <w:rFonts w:eastAsia="SimSun"/>
            <w:lang w:val="en-US"/>
          </w:rPr>
          <w:t>pidf+xml</w:t>
        </w:r>
        <w:proofErr w:type="spellEnd"/>
        <w:r w:rsidRPr="00A70E0D">
          <w:rPr>
            <w:rFonts w:eastAsia="SimSun"/>
            <w:lang w:val="en-US"/>
          </w:rPr>
          <w:t xml:space="preserve"> MIME body indicating per-user functional alias information according to subclause</w:t>
        </w:r>
        <w:r w:rsidRPr="00A70E0D">
          <w:rPr>
            <w:rFonts w:eastAsia="SimSun"/>
          </w:rPr>
          <w:t> </w:t>
        </w:r>
        <w:r w:rsidRPr="00A70E0D">
          <w:rPr>
            <w:lang w:val="en-US"/>
          </w:rPr>
          <w:t>9A</w:t>
        </w:r>
        <w:r w:rsidRPr="00A70E0D">
          <w:t>.</w:t>
        </w:r>
        <w:r w:rsidRPr="00A70E0D">
          <w:rPr>
            <w:lang w:val="en-US"/>
          </w:rPr>
          <w:t>3.1</w:t>
        </w:r>
        <w:r w:rsidRPr="00A70E0D">
          <w:rPr>
            <w:rFonts w:eastAsia="SimSun"/>
            <w:lang w:val="en-US"/>
          </w:rPr>
          <w:t>. In the MIME body, the MCPTT client:</w:t>
        </w:r>
      </w:ins>
    </w:p>
    <w:p w14:paraId="744FF8AA" w14:textId="77777777" w:rsidR="007D7E21" w:rsidRPr="00A70E0D" w:rsidRDefault="007D7E21" w:rsidP="007D7E21">
      <w:pPr>
        <w:pStyle w:val="B2"/>
        <w:rPr>
          <w:ins w:id="108" w:author="Kahn, Jason D. (Fed) [2]" w:date="2021-05-26T21:43:00Z"/>
          <w:rFonts w:eastAsia="SimSun"/>
        </w:rPr>
      </w:pPr>
      <w:ins w:id="109" w:author="Kahn, Jason D. (Fed) [2]" w:date="2021-05-26T21:43:00Z">
        <w:r w:rsidRPr="00A70E0D">
          <w:rPr>
            <w:rFonts w:eastAsia="SimSun"/>
            <w:lang w:val="en-US"/>
          </w:rPr>
          <w:t>a)</w:t>
        </w:r>
        <w:r w:rsidRPr="00A70E0D">
          <w:rPr>
            <w:rFonts w:eastAsia="SimSun"/>
            <w:lang w:val="en-US"/>
          </w:rPr>
          <w:tab/>
          <w:t xml:space="preserve">shall include all functional aliases where the MCPTT user requests activation for the MCPTT </w:t>
        </w:r>
        <w:proofErr w:type="gramStart"/>
        <w:r w:rsidRPr="00A70E0D">
          <w:rPr>
            <w:rFonts w:eastAsia="SimSun"/>
            <w:lang w:val="en-US"/>
          </w:rPr>
          <w:t>ID</w:t>
        </w:r>
        <w:r w:rsidRPr="00A70E0D">
          <w:rPr>
            <w:rFonts w:eastAsia="SimSun"/>
          </w:rPr>
          <w:t>;</w:t>
        </w:r>
        <w:proofErr w:type="gramEnd"/>
      </w:ins>
    </w:p>
    <w:p w14:paraId="3B039ABA" w14:textId="77777777" w:rsidR="007D7E21" w:rsidRPr="00A70E0D" w:rsidRDefault="007D7E21" w:rsidP="007D7E21">
      <w:pPr>
        <w:pStyle w:val="B2"/>
        <w:rPr>
          <w:ins w:id="110" w:author="Kahn, Jason D. (Fed) [2]" w:date="2021-05-26T21:43:00Z"/>
          <w:rFonts w:eastAsia="SimSun"/>
        </w:rPr>
      </w:pPr>
      <w:ins w:id="111" w:author="Kahn, Jason D. (Fed) [2]" w:date="2021-05-26T21:43:00Z">
        <w:r w:rsidRPr="00A70E0D">
          <w:rPr>
            <w:rFonts w:eastAsia="SimSun"/>
          </w:rPr>
          <w:t>b)</w:t>
        </w:r>
        <w:r w:rsidRPr="00A70E0D">
          <w:rPr>
            <w:rFonts w:eastAsia="SimSun"/>
          </w:rPr>
          <w:tab/>
          <w:t xml:space="preserve">shall include the MCPTT client ID of the targeted MCPTT </w:t>
        </w:r>
        <w:proofErr w:type="gramStart"/>
        <w:r w:rsidRPr="00A70E0D">
          <w:rPr>
            <w:rFonts w:eastAsia="SimSun"/>
          </w:rPr>
          <w:t>client;</w:t>
        </w:r>
        <w:proofErr w:type="gramEnd"/>
      </w:ins>
    </w:p>
    <w:p w14:paraId="1453ACE9" w14:textId="77777777" w:rsidR="007D7E21" w:rsidRPr="00A70E0D" w:rsidRDefault="007D7E21" w:rsidP="007D7E21">
      <w:pPr>
        <w:pStyle w:val="B2"/>
        <w:rPr>
          <w:ins w:id="112" w:author="Kahn, Jason D. (Fed) [2]" w:date="2021-05-26T21:43:00Z"/>
          <w:rFonts w:eastAsia="SimSun"/>
          <w:lang w:val="en-US"/>
        </w:rPr>
      </w:pPr>
      <w:ins w:id="113" w:author="Kahn, Jason D. (Fed) [2]" w:date="2021-05-26T21:43:00Z">
        <w:r w:rsidRPr="00A70E0D">
          <w:rPr>
            <w:rFonts w:eastAsia="SimSun"/>
          </w:rPr>
          <w:t>c)</w:t>
        </w:r>
        <w:r w:rsidRPr="00A70E0D">
          <w:rPr>
            <w:rFonts w:eastAsia="SimSun"/>
          </w:rPr>
          <w:tab/>
        </w:r>
        <w:r w:rsidRPr="00A70E0D">
          <w:rPr>
            <w:rFonts w:eastAsia="SimSun"/>
            <w:lang w:val="en-US"/>
          </w:rPr>
          <w:t>shall not include the "status" attribute and the "expires" attribute in the &lt;</w:t>
        </w:r>
        <w:proofErr w:type="spellStart"/>
        <w:r w:rsidRPr="00A70E0D">
          <w:rPr>
            <w:rFonts w:eastAsia="SimSun"/>
            <w:lang w:val="en-US"/>
          </w:rPr>
          <w:t>functionalalias</w:t>
        </w:r>
        <w:proofErr w:type="spellEnd"/>
        <w:r w:rsidRPr="00A70E0D">
          <w:rPr>
            <w:rFonts w:eastAsia="SimSun"/>
            <w:lang w:val="en-US"/>
          </w:rPr>
          <w:t xml:space="preserve">&gt; </w:t>
        </w:r>
        <w:proofErr w:type="gramStart"/>
        <w:r w:rsidRPr="00A70E0D">
          <w:rPr>
            <w:rFonts w:eastAsia="SimSun"/>
            <w:lang w:val="en-US"/>
          </w:rPr>
          <w:t>element;</w:t>
        </w:r>
        <w:proofErr w:type="gramEnd"/>
      </w:ins>
    </w:p>
    <w:p w14:paraId="691D2A3A" w14:textId="77777777" w:rsidR="007D7E21" w:rsidRPr="00A70E0D" w:rsidRDefault="007D7E21" w:rsidP="007D7E21">
      <w:pPr>
        <w:pStyle w:val="B2"/>
        <w:rPr>
          <w:ins w:id="114" w:author="Kahn, Jason D. (Fed) [2]" w:date="2021-05-26T21:43:00Z"/>
          <w:rFonts w:eastAsia="SimSun"/>
          <w:lang w:val="en-US"/>
        </w:rPr>
      </w:pPr>
      <w:ins w:id="115" w:author="Kahn, Jason D. (Fed) [2]" w:date="2021-05-26T21:43:00Z">
        <w:r w:rsidRPr="00A70E0D">
          <w:rPr>
            <w:rFonts w:eastAsia="SimSun"/>
            <w:lang w:val="en-US"/>
          </w:rPr>
          <w:t>d)</w:t>
        </w:r>
        <w:r w:rsidRPr="00A70E0D">
          <w:rPr>
            <w:rFonts w:eastAsia="SimSun"/>
            <w:lang w:val="en-US"/>
          </w:rPr>
          <w:tab/>
          <w:t xml:space="preserve">if the MCPTT client has received an indication that </w:t>
        </w:r>
        <w:proofErr w:type="spellStart"/>
        <w:r w:rsidRPr="00A70E0D">
          <w:rPr>
            <w:rFonts w:eastAsia="SimSun"/>
            <w:lang w:val="en-US"/>
          </w:rPr>
          <w:t>take over</w:t>
        </w:r>
        <w:proofErr w:type="spellEnd"/>
        <w:r w:rsidRPr="00A70E0D">
          <w:rPr>
            <w:rFonts w:eastAsia="SimSun"/>
            <w:lang w:val="en-US"/>
          </w:rPr>
          <w:t xml:space="preserve"> of a functional alias is possible and intends to take over a functional alias, shall include a &lt;take-over&gt; child element set to "true"; and</w:t>
        </w:r>
      </w:ins>
    </w:p>
    <w:p w14:paraId="1EE9ED21" w14:textId="77777777" w:rsidR="007D7E21" w:rsidRPr="00A70E0D" w:rsidRDefault="007D7E21" w:rsidP="007D7E21">
      <w:pPr>
        <w:pStyle w:val="B2"/>
        <w:rPr>
          <w:ins w:id="116" w:author="Kahn, Jason D. (Fed) [2]" w:date="2021-05-26T21:43:00Z"/>
          <w:rFonts w:eastAsia="SimSun"/>
        </w:rPr>
      </w:pPr>
      <w:ins w:id="117" w:author="Kahn, Jason D. (Fed) [2]" w:date="2021-05-26T21:43:00Z">
        <w:r w:rsidRPr="00A70E0D">
          <w:rPr>
            <w:rFonts w:eastAsia="SimSun"/>
            <w:lang w:val="en-US"/>
          </w:rPr>
          <w:t>e)</w:t>
        </w:r>
        <w:r w:rsidRPr="00A70E0D">
          <w:rPr>
            <w:rFonts w:eastAsia="SimSun"/>
            <w:lang w:val="en-US"/>
          </w:rPr>
          <w:tab/>
          <w:t>shall set the &lt;p-id-fa&gt; child element of the &lt;presence&gt; root element to a globally unique value.</w:t>
        </w:r>
      </w:ins>
    </w:p>
    <w:p w14:paraId="0F3AE0B6" w14:textId="77777777" w:rsidR="007D7E21" w:rsidRPr="00A70E0D" w:rsidRDefault="007D7E21" w:rsidP="007D7E21">
      <w:pPr>
        <w:rPr>
          <w:ins w:id="118" w:author="Kahn, Jason D. (Fed) [2]" w:date="2021-05-26T21:43:00Z"/>
          <w:rFonts w:eastAsia="SimSun"/>
        </w:rPr>
      </w:pPr>
      <w:ins w:id="119" w:author="Kahn, Jason D. (Fed) [2]" w:date="2021-05-26T21:43:00Z">
        <w:r w:rsidRPr="00A70E0D">
          <w:rPr>
            <w:rFonts w:eastAsia="SimSun"/>
          </w:rPr>
          <w:t xml:space="preserve">The MCPTT client shall send the SIP PUBLISH request </w:t>
        </w:r>
        <w:r w:rsidRPr="00A70E0D">
          <w:t>according to 3GPP TS 24.229 [4]</w:t>
        </w:r>
        <w:r w:rsidRPr="00A70E0D">
          <w:rPr>
            <w:rFonts w:eastAsia="SimSun"/>
          </w:rPr>
          <w:t>.</w:t>
        </w:r>
      </w:ins>
    </w:p>
    <w:p w14:paraId="60CB51CC" w14:textId="77777777" w:rsidR="007D7E21" w:rsidRPr="00A70E0D" w:rsidRDefault="007D7E21" w:rsidP="007D7E21">
      <w:pPr>
        <w:rPr>
          <w:ins w:id="120" w:author="Kahn, Jason D. (Fed) [2]" w:date="2021-05-26T21:43:00Z"/>
        </w:rPr>
      </w:pPr>
      <w:ins w:id="121" w:author="Kahn, Jason D. (Fed) [2]" w:date="2021-05-26T21:43:00Z">
        <w:r w:rsidRPr="00A70E0D">
          <w:t>[TS 24.379, clause 9A.2.1.3]</w:t>
        </w:r>
      </w:ins>
    </w:p>
    <w:p w14:paraId="730DFB56" w14:textId="77777777" w:rsidR="007D7E21" w:rsidRPr="00A70E0D" w:rsidRDefault="007D7E21" w:rsidP="007D7E21">
      <w:pPr>
        <w:pStyle w:val="NO"/>
        <w:rPr>
          <w:ins w:id="122" w:author="Kahn, Jason D. (Fed) [2]" w:date="2021-05-26T21:43:00Z"/>
        </w:rPr>
      </w:pPr>
      <w:ins w:id="123" w:author="Kahn, Jason D. (Fed) [2]" w:date="2021-05-26T21:43:00Z">
        <w:r w:rsidRPr="00A70E0D">
          <w:t>NOTE 1:</w:t>
        </w:r>
        <w:r w:rsidRPr="00A70E0D">
          <w:tab/>
          <w:t xml:space="preserve">The MCPTT UE also uses this procedure to determine which </w:t>
        </w:r>
        <w:r w:rsidRPr="00A70E0D">
          <w:rPr>
            <w:lang w:val="en-US"/>
          </w:rPr>
          <w:t xml:space="preserve">functional alias have been </w:t>
        </w:r>
        <w:r w:rsidRPr="00A70E0D">
          <w:t xml:space="preserve">successfully </w:t>
        </w:r>
        <w:r w:rsidRPr="00A70E0D">
          <w:rPr>
            <w:lang w:val="en-US"/>
          </w:rPr>
          <w:t>activated for the MCPTT ID</w:t>
        </w:r>
        <w:r w:rsidRPr="00A70E0D">
          <w:t>.</w:t>
        </w:r>
      </w:ins>
    </w:p>
    <w:p w14:paraId="7A701896" w14:textId="77777777" w:rsidR="007D7E21" w:rsidRPr="00A70E0D" w:rsidRDefault="007D7E21" w:rsidP="007D7E21">
      <w:pPr>
        <w:rPr>
          <w:ins w:id="124" w:author="Kahn, Jason D. (Fed) [2]" w:date="2021-05-26T21:43:00Z"/>
        </w:rPr>
      </w:pPr>
      <w:proofErr w:type="gramStart"/>
      <w:ins w:id="125" w:author="Kahn, Jason D. (Fed) [2]" w:date="2021-05-26T21:43:00Z">
        <w:r w:rsidRPr="00A70E0D">
          <w:t>In order to</w:t>
        </w:r>
        <w:proofErr w:type="gramEnd"/>
        <w:r w:rsidRPr="00A70E0D">
          <w:t xml:space="preserve"> discover functional aliases:</w:t>
        </w:r>
      </w:ins>
    </w:p>
    <w:p w14:paraId="396C268F" w14:textId="77777777" w:rsidR="007D7E21" w:rsidRPr="00A70E0D" w:rsidRDefault="007D7E21" w:rsidP="007D7E21">
      <w:pPr>
        <w:pStyle w:val="B1"/>
        <w:rPr>
          <w:ins w:id="126" w:author="Kahn, Jason D. (Fed) [2]" w:date="2021-05-26T21:43:00Z"/>
        </w:rPr>
      </w:pPr>
      <w:ins w:id="127" w:author="Kahn, Jason D. (Fed) [2]" w:date="2021-05-26T21:43:00Z">
        <w:r w:rsidRPr="00A70E0D">
          <w:lastRenderedPageBreak/>
          <w:t>1)</w:t>
        </w:r>
        <w:r w:rsidRPr="00A70E0D">
          <w:tab/>
          <w:t xml:space="preserve">which </w:t>
        </w:r>
        <w:r w:rsidRPr="00A70E0D">
          <w:rPr>
            <w:lang w:val="en-US"/>
          </w:rPr>
          <w:t xml:space="preserve">which are activated for the </w:t>
        </w:r>
        <w:r w:rsidRPr="00A70E0D">
          <w:t>MCPTT user; or</w:t>
        </w:r>
      </w:ins>
    </w:p>
    <w:p w14:paraId="050FFD5E" w14:textId="77777777" w:rsidR="007D7E21" w:rsidRPr="00A70E0D" w:rsidRDefault="007D7E21" w:rsidP="007D7E21">
      <w:pPr>
        <w:pStyle w:val="B1"/>
        <w:rPr>
          <w:ins w:id="128" w:author="Kahn, Jason D. (Fed) [2]" w:date="2021-05-26T21:43:00Z"/>
        </w:rPr>
      </w:pPr>
      <w:ins w:id="129" w:author="Kahn, Jason D. (Fed) [2]" w:date="2021-05-26T21:43:00Z">
        <w:r w:rsidRPr="00A70E0D">
          <w:t>2)</w:t>
        </w:r>
        <w:r w:rsidRPr="00A70E0D">
          <w:tab/>
          <w:t xml:space="preserve">which another MCPTT user has </w:t>
        </w:r>
        <w:proofErr w:type="gramStart"/>
        <w:r w:rsidRPr="00A70E0D">
          <w:t>activated;</w:t>
        </w:r>
        <w:proofErr w:type="gramEnd"/>
      </w:ins>
    </w:p>
    <w:p w14:paraId="5177A237" w14:textId="77777777" w:rsidR="007D7E21" w:rsidRPr="00A70E0D" w:rsidRDefault="007D7E21" w:rsidP="007D7E21">
      <w:pPr>
        <w:rPr>
          <w:ins w:id="130" w:author="Kahn, Jason D. (Fed) [2]" w:date="2021-05-26T21:43:00Z"/>
          <w:rFonts w:eastAsia="SimSun"/>
        </w:rPr>
      </w:pPr>
      <w:ins w:id="131" w:author="Kahn, Jason D. (Fed) [2]" w:date="2021-05-26T21:43:00Z">
        <w:r w:rsidRPr="00A70E0D">
          <w:t>the MCPTT client shall generate an initial SIP SUBSCRIBE request according to 3GPP TS 24.229 [</w:t>
        </w:r>
        <w:r w:rsidRPr="00A70E0D">
          <w:rPr>
            <w:noProof/>
          </w:rPr>
          <w:t>4</w:t>
        </w:r>
        <w:r w:rsidRPr="00A70E0D">
          <w:t xml:space="preserve">], </w:t>
        </w:r>
        <w:r w:rsidRPr="00A70E0D">
          <w:rPr>
            <w:rFonts w:eastAsia="SimSun"/>
          </w:rPr>
          <w:t xml:space="preserve">IETF RFC 3856 [51], </w:t>
        </w:r>
        <w:r w:rsidRPr="00A70E0D">
          <w:t>and IETF RFC 6665 [26]</w:t>
        </w:r>
        <w:r w:rsidRPr="00A70E0D">
          <w:rPr>
            <w:rFonts w:eastAsia="SimSun"/>
          </w:rPr>
          <w:t>.</w:t>
        </w:r>
      </w:ins>
    </w:p>
    <w:p w14:paraId="7596F21E" w14:textId="77777777" w:rsidR="007D7E21" w:rsidRPr="00A70E0D" w:rsidRDefault="007D7E21" w:rsidP="007D7E21">
      <w:pPr>
        <w:rPr>
          <w:ins w:id="132" w:author="Kahn, Jason D. (Fed) [2]" w:date="2021-05-26T21:43:00Z"/>
        </w:rPr>
      </w:pPr>
      <w:ins w:id="133" w:author="Kahn, Jason D. (Fed) [2]" w:date="2021-05-26T21:43:00Z">
        <w:r w:rsidRPr="00A70E0D">
          <w:rPr>
            <w:rFonts w:eastAsia="SimSun"/>
          </w:rPr>
          <w:t>In the SIP SUBSCRIBE request, the MCPTT client:</w:t>
        </w:r>
      </w:ins>
    </w:p>
    <w:p w14:paraId="3AD35672" w14:textId="77777777" w:rsidR="007D7E21" w:rsidRPr="00A70E0D" w:rsidRDefault="007D7E21" w:rsidP="007D7E21">
      <w:pPr>
        <w:pStyle w:val="B1"/>
        <w:rPr>
          <w:ins w:id="134" w:author="Kahn, Jason D. (Fed) [2]" w:date="2021-05-26T21:43:00Z"/>
          <w:rFonts w:eastAsia="SimSun"/>
        </w:rPr>
      </w:pPr>
      <w:ins w:id="135" w:author="Kahn, Jason D. (Fed) [2]" w:date="2021-05-26T21:43:00Z">
        <w:r w:rsidRPr="00A70E0D">
          <w:rPr>
            <w:rFonts w:eastAsia="SimSun"/>
          </w:rPr>
          <w:t>1)</w:t>
        </w:r>
        <w:r w:rsidRPr="00A70E0D">
          <w:rPr>
            <w:rFonts w:eastAsia="SimSun"/>
          </w:rPr>
          <w:tab/>
          <w:t xml:space="preserve">shall set the Request-URI to the </w:t>
        </w:r>
        <w:r w:rsidRPr="00A70E0D">
          <w:t xml:space="preserve">public service identity identifying the </w:t>
        </w:r>
        <w:r w:rsidRPr="00A70E0D">
          <w:rPr>
            <w:lang w:val="en-US"/>
          </w:rPr>
          <w:t xml:space="preserve">originating </w:t>
        </w:r>
        <w:r w:rsidRPr="00A70E0D">
          <w:t xml:space="preserve">participating MCPTT function serving the MCPTT </w:t>
        </w:r>
        <w:proofErr w:type="gramStart"/>
        <w:r w:rsidRPr="00A70E0D">
          <w:t>user</w:t>
        </w:r>
        <w:r w:rsidRPr="00A70E0D">
          <w:rPr>
            <w:rFonts w:eastAsia="SimSun"/>
          </w:rPr>
          <w:t>;</w:t>
        </w:r>
        <w:proofErr w:type="gramEnd"/>
      </w:ins>
    </w:p>
    <w:p w14:paraId="58A81C78" w14:textId="77777777" w:rsidR="007D7E21" w:rsidRPr="00A70E0D" w:rsidRDefault="007D7E21" w:rsidP="007D7E21">
      <w:pPr>
        <w:pStyle w:val="B1"/>
        <w:rPr>
          <w:ins w:id="136" w:author="Kahn, Jason D. (Fed) [2]" w:date="2021-05-26T21:43:00Z"/>
          <w:lang w:eastAsia="ko-KR"/>
        </w:rPr>
      </w:pPr>
      <w:ins w:id="137" w:author="Kahn, Jason D. (Fed) [2]" w:date="2021-05-26T21:43:00Z">
        <w:r w:rsidRPr="00A70E0D">
          <w:rPr>
            <w:rFonts w:eastAsia="SimSun"/>
          </w:rPr>
          <w:t>2)</w:t>
        </w:r>
        <w:r w:rsidRPr="00A70E0D">
          <w:rPr>
            <w:rFonts w:eastAsia="SimSun"/>
          </w:rPr>
          <w:tab/>
          <w:t xml:space="preserve">shall include </w:t>
        </w:r>
        <w:r w:rsidRPr="00A70E0D">
          <w:rPr>
            <w:rFonts w:eastAsia="SimSun"/>
            <w:lang w:val="en-US"/>
          </w:rPr>
          <w:t xml:space="preserve">an </w:t>
        </w:r>
        <w:r w:rsidRPr="00A70E0D">
          <w:rPr>
            <w:lang w:eastAsia="ko-KR"/>
          </w:rPr>
          <w:t>application/</w:t>
        </w:r>
        <w:r w:rsidRPr="00A70E0D">
          <w:t>vnd.3gpp.mcptt-info+xml</w:t>
        </w:r>
        <w:r w:rsidRPr="00A70E0D">
          <w:rPr>
            <w:lang w:val="en-US"/>
          </w:rPr>
          <w:t xml:space="preserve"> </w:t>
        </w:r>
        <w:r w:rsidRPr="00A70E0D">
          <w:rPr>
            <w:lang w:eastAsia="ko-KR"/>
          </w:rPr>
          <w:t>MIME body</w:t>
        </w:r>
        <w:r w:rsidRPr="00A70E0D">
          <w:rPr>
            <w:lang w:val="en-US" w:eastAsia="ko-KR"/>
          </w:rPr>
          <w:t xml:space="preserve">. In the </w:t>
        </w:r>
        <w:r w:rsidRPr="00A70E0D">
          <w:rPr>
            <w:lang w:eastAsia="ko-KR"/>
          </w:rPr>
          <w:t>application/</w:t>
        </w:r>
        <w:r w:rsidRPr="00A70E0D">
          <w:t>vnd.3gpp.mcptt-info+xml</w:t>
        </w:r>
        <w:r w:rsidRPr="00A70E0D">
          <w:rPr>
            <w:lang w:val="en-US"/>
          </w:rPr>
          <w:t xml:space="preserve"> </w:t>
        </w:r>
        <w:r w:rsidRPr="00A70E0D">
          <w:rPr>
            <w:lang w:eastAsia="ko-KR"/>
          </w:rPr>
          <w:t>MIME body</w:t>
        </w:r>
        <w:r w:rsidRPr="00A70E0D">
          <w:rPr>
            <w:lang w:val="en-US" w:eastAsia="ko-KR"/>
          </w:rPr>
          <w:t xml:space="preserve">, the MCPTT client </w:t>
        </w:r>
        <w:r w:rsidRPr="00A70E0D">
          <w:t>shall include the &lt;</w:t>
        </w:r>
        <w:proofErr w:type="spellStart"/>
        <w:r w:rsidRPr="00A70E0D">
          <w:t>mcptt</w:t>
        </w:r>
        <w:proofErr w:type="spellEnd"/>
        <w:r w:rsidRPr="00A70E0D">
          <w:t>-request-</w:t>
        </w:r>
        <w:proofErr w:type="spellStart"/>
        <w:r w:rsidRPr="00A70E0D">
          <w:t>uri</w:t>
        </w:r>
        <w:proofErr w:type="spellEnd"/>
        <w:r w:rsidRPr="00A70E0D">
          <w:t xml:space="preserve">&gt; element set to the </w:t>
        </w:r>
        <w:r w:rsidRPr="00A70E0D">
          <w:rPr>
            <w:lang w:eastAsia="ko-KR"/>
          </w:rPr>
          <w:t xml:space="preserve">MCPTT ID of the targeted MCPTT </w:t>
        </w:r>
        <w:proofErr w:type="gramStart"/>
        <w:r w:rsidRPr="00A70E0D">
          <w:rPr>
            <w:lang w:eastAsia="ko-KR"/>
          </w:rPr>
          <w:t>user;</w:t>
        </w:r>
        <w:proofErr w:type="gramEnd"/>
      </w:ins>
    </w:p>
    <w:p w14:paraId="44590541" w14:textId="77777777" w:rsidR="007D7E21" w:rsidRPr="00A70E0D" w:rsidRDefault="007D7E21" w:rsidP="007D7E21">
      <w:pPr>
        <w:pStyle w:val="B1"/>
        <w:rPr>
          <w:ins w:id="138" w:author="Kahn, Jason D. (Fed) [2]" w:date="2021-05-26T21:43:00Z"/>
        </w:rPr>
      </w:pPr>
      <w:ins w:id="139" w:author="Kahn, Jason D. (Fed) [2]" w:date="2021-05-26T21:43:00Z">
        <w:r w:rsidRPr="00A70E0D">
          <w:t>3)</w:t>
        </w:r>
        <w:r w:rsidRPr="00A70E0D">
          <w:tab/>
          <w:t>shall include the ICSI value "</w:t>
        </w:r>
        <w:proofErr w:type="gramStart"/>
        <w:r w:rsidRPr="00A70E0D">
          <w:t>urn:urn</w:t>
        </w:r>
        <w:proofErr w:type="gramEnd"/>
        <w:r w:rsidRPr="00A70E0D">
          <w:t>-7:3gpp-service.ims.icsi.mcptt" (</w:t>
        </w:r>
        <w:r w:rsidRPr="00A70E0D">
          <w:rPr>
            <w:lang w:eastAsia="zh-CN"/>
          </w:rPr>
          <w:t xml:space="preserve">coded as specified in </w:t>
        </w:r>
        <w:r w:rsidRPr="00A70E0D">
          <w:t>3GPP TS 24.229 [</w:t>
        </w:r>
        <w:r w:rsidRPr="00A70E0D">
          <w:rPr>
            <w:noProof/>
          </w:rPr>
          <w:t>4</w:t>
        </w:r>
        <w:r w:rsidRPr="00A70E0D">
          <w:t>]</w:t>
        </w:r>
        <w:r w:rsidRPr="00A70E0D">
          <w:rPr>
            <w:lang w:eastAsia="zh-CN"/>
          </w:rPr>
          <w:t xml:space="preserve">), </w:t>
        </w:r>
        <w:r w:rsidRPr="00A70E0D">
          <w:t>in a P-Preferred-Service header field according to IETF </w:t>
        </w:r>
        <w:r w:rsidRPr="00A70E0D">
          <w:rPr>
            <w:rFonts w:eastAsia="MS Mincho"/>
          </w:rPr>
          <w:t>RFC 6050 [9]</w:t>
        </w:r>
        <w:r w:rsidRPr="00A70E0D">
          <w:t>;</w:t>
        </w:r>
      </w:ins>
    </w:p>
    <w:p w14:paraId="262B6A67" w14:textId="77777777" w:rsidR="007D7E21" w:rsidRPr="00A70E0D" w:rsidRDefault="007D7E21" w:rsidP="007D7E21">
      <w:pPr>
        <w:pStyle w:val="B1"/>
        <w:rPr>
          <w:ins w:id="140" w:author="Kahn, Jason D. (Fed) [2]" w:date="2021-05-26T21:43:00Z"/>
          <w:rFonts w:eastAsia="SimSun"/>
        </w:rPr>
      </w:pPr>
      <w:ins w:id="141" w:author="Kahn, Jason D. (Fed) [2]" w:date="2021-05-26T21:43:00Z">
        <w:r w:rsidRPr="00A70E0D">
          <w:rPr>
            <w:rFonts w:eastAsia="SimSun"/>
          </w:rPr>
          <w:t>4)</w:t>
        </w:r>
        <w:r w:rsidRPr="00A70E0D">
          <w:rPr>
            <w:rFonts w:eastAsia="SimSun"/>
          </w:rPr>
          <w:tab/>
          <w:t xml:space="preserve">if the MCPTT client wants to receive the current status and later notification, shall set the Expires header field according to IETF RFC 6665 [26], to </w:t>
        </w:r>
        <w:proofErr w:type="gramStart"/>
        <w:r w:rsidRPr="00A70E0D">
          <w:rPr>
            <w:rFonts w:eastAsia="SimSun"/>
          </w:rPr>
          <w:t>4294967295;</w:t>
        </w:r>
        <w:proofErr w:type="gramEnd"/>
      </w:ins>
    </w:p>
    <w:p w14:paraId="6A9DB873" w14:textId="77777777" w:rsidR="007D7E21" w:rsidRPr="00A70E0D" w:rsidRDefault="007D7E21" w:rsidP="007D7E21">
      <w:pPr>
        <w:pStyle w:val="NO"/>
        <w:rPr>
          <w:ins w:id="142" w:author="Kahn, Jason D. (Fed) [2]" w:date="2021-05-26T21:43:00Z"/>
          <w:rFonts w:eastAsia="SimSun"/>
        </w:rPr>
      </w:pPr>
      <w:ins w:id="143" w:author="Kahn, Jason D. (Fed) [2]" w:date="2021-05-26T21:43:00Z">
        <w:r w:rsidRPr="00A70E0D">
          <w:rPr>
            <w:rFonts w:eastAsia="SimSun"/>
          </w:rPr>
          <w:t>NOTE 2:</w:t>
        </w:r>
        <w:r w:rsidRPr="00A70E0D">
          <w:rPr>
            <w:rFonts w:eastAsia="SimSun"/>
          </w:rPr>
          <w:tab/>
          <w:t>4294967295, which is equal to 2</w:t>
        </w:r>
        <w:r w:rsidRPr="00A70E0D">
          <w:rPr>
            <w:rFonts w:eastAsia="SimSun"/>
            <w:vertAlign w:val="superscript"/>
          </w:rPr>
          <w:t>32</w:t>
        </w:r>
        <w:r w:rsidRPr="00A70E0D">
          <w:rPr>
            <w:rFonts w:eastAsia="SimSun"/>
          </w:rPr>
          <w:t>-1, is the highest value defined for Expires header field in IETF RFC 3261 [24].</w:t>
        </w:r>
      </w:ins>
    </w:p>
    <w:p w14:paraId="3FB9F51C" w14:textId="77777777" w:rsidR="007D7E21" w:rsidRPr="00A70E0D" w:rsidRDefault="007D7E21" w:rsidP="007D7E21">
      <w:pPr>
        <w:pStyle w:val="B1"/>
        <w:rPr>
          <w:ins w:id="144" w:author="Kahn, Jason D. (Fed) [2]" w:date="2021-05-26T21:43:00Z"/>
          <w:rFonts w:eastAsia="SimSun"/>
        </w:rPr>
      </w:pPr>
      <w:ins w:id="145" w:author="Kahn, Jason D. (Fed) [2]" w:date="2021-05-26T21:43:00Z">
        <w:r w:rsidRPr="00A70E0D">
          <w:rPr>
            <w:rFonts w:eastAsia="SimSun"/>
          </w:rPr>
          <w:t>5)</w:t>
        </w:r>
        <w:r w:rsidRPr="00A70E0D">
          <w:rPr>
            <w:rFonts w:eastAsia="SimSun"/>
          </w:rPr>
          <w:tab/>
          <w:t xml:space="preserve">if the MCPTT client wants to fetch the current state only, shall set the Expires header field according to IETF RFC 6665 [26], to </w:t>
        </w:r>
        <w:proofErr w:type="gramStart"/>
        <w:r w:rsidRPr="00A70E0D">
          <w:rPr>
            <w:rFonts w:eastAsia="SimSun"/>
          </w:rPr>
          <w:t>zero;</w:t>
        </w:r>
        <w:proofErr w:type="gramEnd"/>
        <w:r w:rsidRPr="00A70E0D">
          <w:rPr>
            <w:rFonts w:eastAsia="SimSun"/>
          </w:rPr>
          <w:t xml:space="preserve"> </w:t>
        </w:r>
      </w:ins>
    </w:p>
    <w:p w14:paraId="5BFD0B23" w14:textId="77777777" w:rsidR="007D7E21" w:rsidRPr="00A70E0D" w:rsidRDefault="007D7E21" w:rsidP="007D7E21">
      <w:pPr>
        <w:pStyle w:val="B1"/>
        <w:rPr>
          <w:ins w:id="146" w:author="Kahn, Jason D. (Fed) [2]" w:date="2021-05-26T21:43:00Z"/>
          <w:rFonts w:eastAsia="SimSun"/>
        </w:rPr>
      </w:pPr>
      <w:ins w:id="147" w:author="Kahn, Jason D. (Fed) [2]" w:date="2021-05-26T21:43:00Z">
        <w:r w:rsidRPr="00A70E0D">
          <w:rPr>
            <w:rFonts w:eastAsia="SimSun"/>
          </w:rPr>
          <w:t>6)</w:t>
        </w:r>
        <w:r w:rsidRPr="00A70E0D">
          <w:rPr>
            <w:rFonts w:eastAsia="SimSun"/>
          </w:rPr>
          <w:tab/>
          <w:t>shall include an Events header field set to "presence"; and</w:t>
        </w:r>
      </w:ins>
    </w:p>
    <w:p w14:paraId="15A120FF" w14:textId="77777777" w:rsidR="007D7E21" w:rsidRPr="00A70E0D" w:rsidRDefault="007D7E21" w:rsidP="007D7E21">
      <w:pPr>
        <w:pStyle w:val="B1"/>
        <w:rPr>
          <w:ins w:id="148" w:author="Kahn, Jason D. (Fed) [2]" w:date="2021-05-26T21:43:00Z"/>
          <w:lang w:val="en-US" w:eastAsia="ko-KR"/>
        </w:rPr>
      </w:pPr>
      <w:ins w:id="149" w:author="Kahn, Jason D. (Fed) [2]" w:date="2021-05-26T21:43:00Z">
        <w:r w:rsidRPr="00A70E0D">
          <w:rPr>
            <w:lang w:eastAsia="ko-KR"/>
          </w:rPr>
          <w:t>7)</w:t>
        </w:r>
        <w:r w:rsidRPr="00A70E0D">
          <w:rPr>
            <w:lang w:eastAsia="ko-KR"/>
          </w:rPr>
          <w:tab/>
          <w:t xml:space="preserve">shall include an Accept header field containing the </w:t>
        </w:r>
        <w:r w:rsidRPr="00A70E0D">
          <w:rPr>
            <w:rFonts w:eastAsia="SimSun"/>
            <w:lang w:val="en-US"/>
          </w:rPr>
          <w:t>application/</w:t>
        </w:r>
        <w:proofErr w:type="spellStart"/>
        <w:r w:rsidRPr="00A70E0D">
          <w:rPr>
            <w:rFonts w:eastAsia="SimSun"/>
            <w:lang w:val="en-US"/>
          </w:rPr>
          <w:t>pidf+xml</w:t>
        </w:r>
        <w:proofErr w:type="spellEnd"/>
        <w:r w:rsidRPr="00A70E0D">
          <w:rPr>
            <w:rFonts w:eastAsia="SimSun"/>
            <w:lang w:val="en-US"/>
          </w:rPr>
          <w:t xml:space="preserve"> MIME type.</w:t>
        </w:r>
      </w:ins>
    </w:p>
    <w:p w14:paraId="617BA3F6" w14:textId="77777777" w:rsidR="007D7E21" w:rsidRPr="00A70E0D" w:rsidRDefault="007D7E21" w:rsidP="007D7E21">
      <w:pPr>
        <w:rPr>
          <w:ins w:id="150" w:author="Kahn, Jason D. (Fed) [2]" w:date="2021-05-26T21:43:00Z"/>
        </w:rPr>
      </w:pPr>
      <w:proofErr w:type="gramStart"/>
      <w:ins w:id="151" w:author="Kahn, Jason D. (Fed) [2]" w:date="2021-05-26T21:43:00Z">
        <w:r w:rsidRPr="00A70E0D">
          <w:t>In order to</w:t>
        </w:r>
        <w:proofErr w:type="gramEnd"/>
        <w:r w:rsidRPr="00A70E0D">
          <w:t xml:space="preserve"> re-subscribe or de-subscribe, the MCPTT client shall generate an in-dialog SIP SUBSCRIBE request according to 3GPP TS 24.229 [</w:t>
        </w:r>
        <w:r w:rsidRPr="00A70E0D">
          <w:rPr>
            <w:noProof/>
          </w:rPr>
          <w:t>4</w:t>
        </w:r>
        <w:r w:rsidRPr="00A70E0D">
          <w:t xml:space="preserve">], </w:t>
        </w:r>
        <w:r w:rsidRPr="00A70E0D">
          <w:rPr>
            <w:rFonts w:eastAsia="SimSun"/>
          </w:rPr>
          <w:t xml:space="preserve">IETF RFC 3856 [51], </w:t>
        </w:r>
        <w:r w:rsidRPr="00A70E0D">
          <w:t>and IETF RFC 6665 [26]</w:t>
        </w:r>
        <w:r w:rsidRPr="00A70E0D">
          <w:rPr>
            <w:rFonts w:eastAsia="SimSun"/>
          </w:rPr>
          <w:t>. In the SIP SUBSCRIBE request, the MCPTT client:</w:t>
        </w:r>
      </w:ins>
    </w:p>
    <w:p w14:paraId="5F4DFF97" w14:textId="77777777" w:rsidR="007D7E21" w:rsidRPr="00A70E0D" w:rsidRDefault="007D7E21" w:rsidP="007D7E21">
      <w:pPr>
        <w:pStyle w:val="B1"/>
        <w:rPr>
          <w:ins w:id="152" w:author="Kahn, Jason D. (Fed) [2]" w:date="2021-05-26T21:43:00Z"/>
          <w:rFonts w:eastAsia="SimSun"/>
        </w:rPr>
      </w:pPr>
      <w:ins w:id="153" w:author="Kahn, Jason D. (Fed) [2]" w:date="2021-05-26T21:43:00Z">
        <w:r w:rsidRPr="00A70E0D">
          <w:rPr>
            <w:rFonts w:eastAsia="SimSun"/>
          </w:rPr>
          <w:t>1)</w:t>
        </w:r>
        <w:r w:rsidRPr="00A70E0D">
          <w:rPr>
            <w:rFonts w:eastAsia="SimSun"/>
          </w:rPr>
          <w:tab/>
          <w:t xml:space="preserve">if the MCPTT client wants to receive the current status and later notification, shall set the Expires header field according to IETF RFC 6665 [26], to </w:t>
        </w:r>
        <w:proofErr w:type="gramStart"/>
        <w:r w:rsidRPr="00A70E0D">
          <w:rPr>
            <w:rFonts w:eastAsia="SimSun"/>
          </w:rPr>
          <w:t>4294967295;</w:t>
        </w:r>
        <w:proofErr w:type="gramEnd"/>
      </w:ins>
    </w:p>
    <w:p w14:paraId="4E531AEC" w14:textId="77777777" w:rsidR="007D7E21" w:rsidRPr="00A70E0D" w:rsidRDefault="007D7E21" w:rsidP="007D7E21">
      <w:pPr>
        <w:pStyle w:val="NO"/>
        <w:rPr>
          <w:ins w:id="154" w:author="Kahn, Jason D. (Fed) [2]" w:date="2021-05-26T21:43:00Z"/>
          <w:rFonts w:eastAsia="SimSun"/>
        </w:rPr>
      </w:pPr>
      <w:ins w:id="155" w:author="Kahn, Jason D. (Fed) [2]" w:date="2021-05-26T21:43:00Z">
        <w:r w:rsidRPr="00A70E0D">
          <w:rPr>
            <w:rFonts w:eastAsia="SimSun"/>
          </w:rPr>
          <w:t>NOTE 3:</w:t>
        </w:r>
        <w:r w:rsidRPr="00A70E0D">
          <w:rPr>
            <w:rFonts w:eastAsia="SimSun"/>
          </w:rPr>
          <w:tab/>
          <w:t>4294967295, which is equal to 2</w:t>
        </w:r>
        <w:r w:rsidRPr="00A70E0D">
          <w:rPr>
            <w:rFonts w:eastAsia="SimSun"/>
            <w:vertAlign w:val="superscript"/>
          </w:rPr>
          <w:t>32</w:t>
        </w:r>
        <w:r w:rsidRPr="00A70E0D">
          <w:rPr>
            <w:rFonts w:eastAsia="SimSun"/>
          </w:rPr>
          <w:t>-1, is the highest value defined for Expires header field in IETF RFC 3261 [24].</w:t>
        </w:r>
      </w:ins>
    </w:p>
    <w:p w14:paraId="653CAC1E" w14:textId="77777777" w:rsidR="007D7E21" w:rsidRPr="00A70E0D" w:rsidRDefault="007D7E21" w:rsidP="007D7E21">
      <w:pPr>
        <w:pStyle w:val="B1"/>
        <w:rPr>
          <w:ins w:id="156" w:author="Kahn, Jason D. (Fed) [2]" w:date="2021-05-26T21:43:00Z"/>
          <w:rFonts w:eastAsia="SimSun"/>
        </w:rPr>
      </w:pPr>
      <w:ins w:id="157" w:author="Kahn, Jason D. (Fed) [2]" w:date="2021-05-26T21:43:00Z">
        <w:r w:rsidRPr="00A70E0D">
          <w:rPr>
            <w:rFonts w:eastAsia="SimSun"/>
          </w:rPr>
          <w:t>2)</w:t>
        </w:r>
        <w:r w:rsidRPr="00A70E0D">
          <w:rPr>
            <w:rFonts w:eastAsia="SimSun"/>
          </w:rPr>
          <w:tab/>
          <w:t xml:space="preserve">if the MCPTT client wants to de-subscribe, shall set the Expires header field according to IETF RFC 6665 [26], to </w:t>
        </w:r>
        <w:proofErr w:type="gramStart"/>
        <w:r w:rsidRPr="00A70E0D">
          <w:rPr>
            <w:rFonts w:eastAsia="SimSun"/>
          </w:rPr>
          <w:t>zero;</w:t>
        </w:r>
        <w:proofErr w:type="gramEnd"/>
      </w:ins>
    </w:p>
    <w:p w14:paraId="63A3F9AD" w14:textId="77777777" w:rsidR="007D7E21" w:rsidRPr="00A70E0D" w:rsidRDefault="007D7E21" w:rsidP="007D7E21">
      <w:pPr>
        <w:pStyle w:val="B1"/>
        <w:rPr>
          <w:ins w:id="158" w:author="Kahn, Jason D. (Fed) [2]" w:date="2021-05-26T21:43:00Z"/>
          <w:rFonts w:eastAsia="SimSun"/>
        </w:rPr>
      </w:pPr>
      <w:ins w:id="159" w:author="Kahn, Jason D. (Fed) [2]" w:date="2021-05-26T21:43:00Z">
        <w:r w:rsidRPr="00A70E0D">
          <w:rPr>
            <w:rFonts w:eastAsia="SimSun"/>
          </w:rPr>
          <w:t>3)</w:t>
        </w:r>
        <w:r w:rsidRPr="00A70E0D">
          <w:rPr>
            <w:rFonts w:eastAsia="SimSun"/>
          </w:rPr>
          <w:tab/>
          <w:t>shall include an Events header field set to "presence"; and</w:t>
        </w:r>
      </w:ins>
    </w:p>
    <w:p w14:paraId="24AE4894" w14:textId="77777777" w:rsidR="007D7E21" w:rsidRPr="00A70E0D" w:rsidRDefault="007D7E21" w:rsidP="007D7E21">
      <w:pPr>
        <w:pStyle w:val="B1"/>
        <w:rPr>
          <w:ins w:id="160" w:author="Kahn, Jason D. (Fed) [2]" w:date="2021-05-26T21:43:00Z"/>
          <w:lang w:eastAsia="ko-KR"/>
        </w:rPr>
      </w:pPr>
      <w:ins w:id="161" w:author="Kahn, Jason D. (Fed) [2]" w:date="2021-05-26T21:43:00Z">
        <w:r w:rsidRPr="00A70E0D">
          <w:rPr>
            <w:lang w:eastAsia="ko-KR"/>
          </w:rPr>
          <w:t>4)</w:t>
        </w:r>
        <w:r w:rsidRPr="00A70E0D">
          <w:rPr>
            <w:lang w:eastAsia="ko-KR"/>
          </w:rPr>
          <w:tab/>
          <w:t xml:space="preserve">shall include an Accept header field containing the </w:t>
        </w:r>
        <w:r w:rsidRPr="00A70E0D">
          <w:rPr>
            <w:rFonts w:eastAsia="SimSun"/>
            <w:lang w:val="en-US"/>
          </w:rPr>
          <w:t>application/</w:t>
        </w:r>
        <w:proofErr w:type="spellStart"/>
        <w:r w:rsidRPr="00A70E0D">
          <w:rPr>
            <w:rFonts w:eastAsia="SimSun"/>
            <w:lang w:val="en-US"/>
          </w:rPr>
          <w:t>pidf+xml</w:t>
        </w:r>
        <w:proofErr w:type="spellEnd"/>
        <w:r w:rsidRPr="00A70E0D">
          <w:rPr>
            <w:rFonts w:eastAsia="SimSun"/>
            <w:lang w:val="en-US"/>
          </w:rPr>
          <w:t xml:space="preserve"> MIME type</w:t>
        </w:r>
        <w:r w:rsidRPr="00A70E0D">
          <w:rPr>
            <w:lang w:eastAsia="ko-KR"/>
          </w:rPr>
          <w:t>.</w:t>
        </w:r>
      </w:ins>
    </w:p>
    <w:p w14:paraId="4D230A5D" w14:textId="77777777" w:rsidR="007D7E21" w:rsidRPr="00A70E0D" w:rsidRDefault="007D7E21" w:rsidP="007D7E21">
      <w:pPr>
        <w:rPr>
          <w:ins w:id="162" w:author="Kahn, Jason D. (Fed) [2]" w:date="2021-05-26T21:43:00Z"/>
          <w:rFonts w:eastAsia="SimSun"/>
        </w:rPr>
      </w:pPr>
      <w:ins w:id="163" w:author="Kahn, Jason D. (Fed) [2]" w:date="2021-05-26T21:43:00Z">
        <w:r w:rsidRPr="00A70E0D">
          <w:rPr>
            <w:rFonts w:eastAsia="SimSun"/>
          </w:rPr>
          <w:t xml:space="preserve">Upon receiving a SIP NOTIFY request according to </w:t>
        </w:r>
        <w:r w:rsidRPr="00A70E0D">
          <w:t>3GPP TS 24.229 [</w:t>
        </w:r>
        <w:r w:rsidRPr="00A70E0D">
          <w:rPr>
            <w:noProof/>
          </w:rPr>
          <w:t>4</w:t>
        </w:r>
        <w:r w:rsidRPr="00A70E0D">
          <w:t xml:space="preserve">], </w:t>
        </w:r>
        <w:r w:rsidRPr="00A70E0D">
          <w:rPr>
            <w:rFonts w:eastAsia="SimSun"/>
          </w:rPr>
          <w:t xml:space="preserve">IETF RFC 3856 [51], </w:t>
        </w:r>
        <w:r w:rsidRPr="00A70E0D">
          <w:t>and IETF RFC 6665 [26]</w:t>
        </w:r>
        <w:r w:rsidRPr="00A70E0D">
          <w:rPr>
            <w:rFonts w:eastAsia="SimSun"/>
          </w:rPr>
          <w:t>, if SIP NOTIFY request contains an application/</w:t>
        </w:r>
        <w:proofErr w:type="spellStart"/>
        <w:r w:rsidRPr="00A70E0D">
          <w:rPr>
            <w:rFonts w:eastAsia="SimSun"/>
          </w:rPr>
          <w:t>pidf+xml</w:t>
        </w:r>
        <w:proofErr w:type="spellEnd"/>
        <w:r w:rsidRPr="00A70E0D">
          <w:rPr>
            <w:rFonts w:eastAsia="SimSun"/>
          </w:rPr>
          <w:t xml:space="preserve"> MIME body indicating </w:t>
        </w:r>
        <w:r w:rsidRPr="00A70E0D">
          <w:rPr>
            <w:rFonts w:eastAsia="SimSun"/>
            <w:lang w:val="en-US"/>
          </w:rPr>
          <w:t xml:space="preserve">per-user functional alias information </w:t>
        </w:r>
        <w:r w:rsidRPr="00A70E0D">
          <w:rPr>
            <w:rFonts w:eastAsia="SimSun"/>
          </w:rPr>
          <w:t xml:space="preserve"> constructed according to subclause </w:t>
        </w:r>
        <w:r w:rsidRPr="00A70E0D">
          <w:t>9A.3.1</w:t>
        </w:r>
        <w:r w:rsidRPr="00A70E0D">
          <w:rPr>
            <w:rFonts w:eastAsia="SimSun"/>
          </w:rPr>
          <w:t>, then the MCPTT client shall determine the status of the MCPTT user for each functional alias in the MIME body</w:t>
        </w:r>
        <w:r w:rsidRPr="00A70E0D">
          <w:t xml:space="preserve">. If </w:t>
        </w:r>
        <w:r w:rsidRPr="00A70E0D">
          <w:rPr>
            <w:rFonts w:eastAsia="SimSun"/>
            <w:lang w:val="en-US"/>
          </w:rPr>
          <w:t xml:space="preserve">the &lt;p-id-fa&gt; child element of the &lt;presence&gt; root element of the </w:t>
        </w:r>
        <w:r w:rsidRPr="00A70E0D">
          <w:rPr>
            <w:rFonts w:eastAsia="SimSun"/>
          </w:rPr>
          <w:t>application/</w:t>
        </w:r>
        <w:proofErr w:type="spellStart"/>
        <w:r w:rsidRPr="00A70E0D">
          <w:rPr>
            <w:rFonts w:eastAsia="SimSun"/>
          </w:rPr>
          <w:t>pidf+xml</w:t>
        </w:r>
        <w:proofErr w:type="spellEnd"/>
        <w:r w:rsidRPr="00A70E0D">
          <w:rPr>
            <w:rFonts w:eastAsia="SimSun"/>
          </w:rPr>
          <w:t xml:space="preserve"> MIME body of the SIP NOTIFY request is included, </w:t>
        </w:r>
        <w:r w:rsidRPr="00A70E0D">
          <w:rPr>
            <w:rFonts w:eastAsia="SimSun"/>
            <w:lang w:val="en-US"/>
          </w:rPr>
          <w:t xml:space="preserve">the &lt;p-id-fa&gt; element value </w:t>
        </w:r>
        <w:r w:rsidRPr="00A70E0D">
          <w:rPr>
            <w:rFonts w:eastAsia="SimSun"/>
          </w:rPr>
          <w:t>indicates the SIP PUBLISH request which triggered sending of the SIP NOTIFY request.</w:t>
        </w:r>
      </w:ins>
    </w:p>
    <w:p w14:paraId="54517F41" w14:textId="77777777" w:rsidR="007D7E21" w:rsidRPr="00A70E0D" w:rsidRDefault="007D7E21" w:rsidP="007D7E21">
      <w:pPr>
        <w:pStyle w:val="H6"/>
        <w:rPr>
          <w:ins w:id="164" w:author="Kahn, Jason D. (Fed) [2]" w:date="2021-05-26T21:43:00Z"/>
        </w:rPr>
      </w:pPr>
      <w:ins w:id="165" w:author="Kahn, Jason D. (Fed) [2]" w:date="2021-05-26T21:43:00Z">
        <w:r w:rsidRPr="00A70E0D">
          <w:t>5.8.3</w:t>
        </w:r>
        <w:r w:rsidRPr="00A70E0D">
          <w:tab/>
          <w:t>Test description</w:t>
        </w:r>
      </w:ins>
    </w:p>
    <w:p w14:paraId="558BC8EA" w14:textId="77777777" w:rsidR="007D7E21" w:rsidRPr="00A70E0D" w:rsidRDefault="007D7E21" w:rsidP="007D7E21">
      <w:pPr>
        <w:pStyle w:val="H6"/>
        <w:rPr>
          <w:ins w:id="166" w:author="Kahn, Jason D. (Fed) [2]" w:date="2021-05-26T21:43:00Z"/>
        </w:rPr>
      </w:pPr>
      <w:ins w:id="167" w:author="Kahn, Jason D. (Fed) [2]" w:date="2021-05-26T21:43:00Z">
        <w:r w:rsidRPr="00A70E0D">
          <w:t>5.8.3.1</w:t>
        </w:r>
        <w:r w:rsidRPr="00A70E0D">
          <w:tab/>
        </w:r>
        <w:r w:rsidRPr="00A70E0D">
          <w:tab/>
          <w:t>Pre-test conditions</w:t>
        </w:r>
      </w:ins>
    </w:p>
    <w:p w14:paraId="6EA78CDA" w14:textId="77777777" w:rsidR="007D7E21" w:rsidRPr="00A70E0D" w:rsidRDefault="007D7E21" w:rsidP="007D7E21">
      <w:pPr>
        <w:pStyle w:val="H6"/>
        <w:rPr>
          <w:ins w:id="168" w:author="Kahn, Jason D. (Fed) [2]" w:date="2021-05-26T21:43:00Z"/>
        </w:rPr>
      </w:pPr>
      <w:ins w:id="169" w:author="Kahn, Jason D. (Fed) [2]" w:date="2021-05-26T21:43:00Z">
        <w:r w:rsidRPr="00A70E0D">
          <w:t>System Simulator:</w:t>
        </w:r>
      </w:ins>
    </w:p>
    <w:p w14:paraId="2CD36ADA" w14:textId="77777777" w:rsidR="007D7E21" w:rsidRPr="00A70E0D" w:rsidRDefault="007D7E21" w:rsidP="007D7E21">
      <w:pPr>
        <w:pStyle w:val="B1"/>
        <w:rPr>
          <w:ins w:id="170" w:author="Kahn, Jason D. (Fed) [2]" w:date="2021-05-26T21:43:00Z"/>
        </w:rPr>
      </w:pPr>
      <w:ins w:id="171" w:author="Kahn, Jason D. (Fed) [2]" w:date="2021-05-26T21:43:00Z">
        <w:r w:rsidRPr="00A70E0D">
          <w:t>-</w:t>
        </w:r>
        <w:r w:rsidRPr="00A70E0D">
          <w:tab/>
          <w:t>SS (MCPTT server)</w:t>
        </w:r>
      </w:ins>
    </w:p>
    <w:p w14:paraId="45B6F726" w14:textId="77777777" w:rsidR="007D7E21" w:rsidRPr="00A70E0D" w:rsidRDefault="007D7E21" w:rsidP="007D7E21">
      <w:pPr>
        <w:pStyle w:val="B1"/>
        <w:rPr>
          <w:ins w:id="172" w:author="Kahn, Jason D. (Fed) [2]" w:date="2021-05-26T21:43:00Z"/>
        </w:rPr>
      </w:pPr>
      <w:ins w:id="173" w:author="Kahn, Jason D. (Fed) [2]" w:date="2021-05-26T21:43:00Z">
        <w:r w:rsidRPr="00A70E0D">
          <w:t>-</w:t>
        </w:r>
        <w:r w:rsidRPr="00A70E0D">
          <w:tab/>
          <w:t>E-UTRA related parameters are set to the default parameters for the basic single cell environment, as defined in TS 36.508 [20] clause 4.4.</w:t>
        </w:r>
      </w:ins>
    </w:p>
    <w:p w14:paraId="1734515C" w14:textId="77777777" w:rsidR="007D7E21" w:rsidRPr="00A70E0D" w:rsidRDefault="007D7E21" w:rsidP="007D7E21">
      <w:pPr>
        <w:pStyle w:val="H6"/>
        <w:rPr>
          <w:ins w:id="174" w:author="Kahn, Jason D. (Fed) [2]" w:date="2021-05-26T21:43:00Z"/>
        </w:rPr>
      </w:pPr>
      <w:ins w:id="175" w:author="Kahn, Jason D. (Fed) [2]" w:date="2021-05-26T21:43:00Z">
        <w:r w:rsidRPr="00A70E0D">
          <w:lastRenderedPageBreak/>
          <w:t>IUT:</w:t>
        </w:r>
      </w:ins>
    </w:p>
    <w:p w14:paraId="4D22071F" w14:textId="77777777" w:rsidR="007D7E21" w:rsidRPr="00A70E0D" w:rsidRDefault="007D7E21" w:rsidP="007D7E21">
      <w:pPr>
        <w:pStyle w:val="B1"/>
        <w:rPr>
          <w:ins w:id="176" w:author="Kahn, Jason D. (Fed) [2]" w:date="2021-05-26T21:43:00Z"/>
        </w:rPr>
      </w:pPr>
      <w:ins w:id="177" w:author="Kahn, Jason D. (Fed) [2]" w:date="2021-05-26T21:43:00Z">
        <w:r w:rsidRPr="00A70E0D">
          <w:t>-</w:t>
        </w:r>
        <w:r w:rsidRPr="00A70E0D">
          <w:tab/>
          <w:t>UE (MCPTT Client)</w:t>
        </w:r>
      </w:ins>
    </w:p>
    <w:p w14:paraId="2D77FBCA" w14:textId="77777777" w:rsidR="007D7E21" w:rsidRPr="00A70E0D" w:rsidRDefault="007D7E21" w:rsidP="007D7E21">
      <w:pPr>
        <w:pStyle w:val="B1"/>
        <w:rPr>
          <w:ins w:id="178" w:author="Kahn, Jason D. (Fed) [2]" w:date="2021-05-26T21:43:00Z"/>
        </w:rPr>
      </w:pPr>
      <w:ins w:id="179" w:author="Kahn, Jason D. (Fed) [2]" w:date="2021-05-26T21:43:00Z">
        <w:r w:rsidRPr="00A70E0D">
          <w:t>-</w:t>
        </w:r>
        <w:r w:rsidRPr="00A70E0D">
          <w:tab/>
          <w:t>The test USIM set as defined in TS 36.579-1 [2], subclause 5.5.10, is inserted.</w:t>
        </w:r>
      </w:ins>
    </w:p>
    <w:p w14:paraId="6F0351D1" w14:textId="77777777" w:rsidR="007D7E21" w:rsidRPr="00A70E0D" w:rsidRDefault="007D7E21" w:rsidP="007D7E21">
      <w:pPr>
        <w:pStyle w:val="H6"/>
        <w:rPr>
          <w:ins w:id="180" w:author="Kahn, Jason D. (Fed) [2]" w:date="2021-05-26T21:43:00Z"/>
        </w:rPr>
      </w:pPr>
      <w:ins w:id="181" w:author="Kahn, Jason D. (Fed) [2]" w:date="2021-05-26T21:43:00Z">
        <w:r w:rsidRPr="00A70E0D">
          <w:t>Preamble:</w:t>
        </w:r>
      </w:ins>
    </w:p>
    <w:p w14:paraId="6D66AC2B" w14:textId="77777777" w:rsidR="007D7E21" w:rsidRPr="00A70E0D" w:rsidRDefault="007D7E21" w:rsidP="007D7E21">
      <w:pPr>
        <w:pStyle w:val="B1"/>
        <w:rPr>
          <w:ins w:id="182" w:author="Kahn, Jason D. (Fed) [2]" w:date="2021-05-26T21:43:00Z"/>
        </w:rPr>
      </w:pPr>
      <w:ins w:id="183" w:author="Kahn, Jason D. (Fed) [2]" w:date="2021-05-26T21:43:00Z">
        <w:r w:rsidRPr="00A70E0D">
          <w:t>-</w:t>
        </w:r>
        <w:r w:rsidRPr="00A70E0D">
          <w:tab/>
          <w:t>The UE has performed the Generic Test Procedure for MCPTT UE registration as specified in TS 36.579-1 [2], subclause 5.4.2.</w:t>
        </w:r>
      </w:ins>
    </w:p>
    <w:p w14:paraId="16E7E788" w14:textId="77777777" w:rsidR="007D7E21" w:rsidRPr="00A70E0D" w:rsidRDefault="007D7E21" w:rsidP="007D7E21">
      <w:pPr>
        <w:pStyle w:val="B1"/>
        <w:rPr>
          <w:ins w:id="184" w:author="Kahn, Jason D. (Fed) [2]" w:date="2021-05-26T21:43:00Z"/>
        </w:rPr>
      </w:pPr>
      <w:ins w:id="185" w:author="Kahn, Jason D. (Fed) [2]" w:date="2021-05-26T21:43:00Z">
        <w:r w:rsidRPr="00A70E0D">
          <w:t>-</w:t>
        </w:r>
        <w:r w:rsidRPr="00A70E0D">
          <w:tab/>
          <w:t>The MCPTT User performs the Generic Test Procedure for MCPTT Authorization/Configuration and Key Generation as specified in TS 36.579-1 [2], subclause 5.3.2.</w:t>
        </w:r>
      </w:ins>
    </w:p>
    <w:p w14:paraId="59AA1443" w14:textId="77777777" w:rsidR="007D7E21" w:rsidRPr="00A70E0D" w:rsidRDefault="007D7E21" w:rsidP="007D7E21">
      <w:pPr>
        <w:pStyle w:val="B1"/>
        <w:rPr>
          <w:ins w:id="186" w:author="Kahn, Jason D. (Fed) [2]" w:date="2021-05-26T21:43:00Z"/>
        </w:rPr>
      </w:pPr>
      <w:ins w:id="187" w:author="Kahn, Jason D. (Fed) [2]" w:date="2021-05-26T21:43:00Z">
        <w:r w:rsidRPr="00A70E0D">
          <w:t>-</w:t>
        </w:r>
        <w:r w:rsidRPr="00A70E0D">
          <w:tab/>
          <w:t>UE States at the end of the preamble</w:t>
        </w:r>
      </w:ins>
    </w:p>
    <w:p w14:paraId="6CD82F98" w14:textId="77777777" w:rsidR="007D7E21" w:rsidRPr="00A70E0D" w:rsidRDefault="007D7E21" w:rsidP="007D7E21">
      <w:pPr>
        <w:pStyle w:val="B2"/>
        <w:rPr>
          <w:ins w:id="188" w:author="Kahn, Jason D. (Fed) [2]" w:date="2021-05-26T21:43:00Z"/>
        </w:rPr>
      </w:pPr>
      <w:ins w:id="189" w:author="Kahn, Jason D. (Fed) [2]" w:date="2021-05-26T21:43:00Z">
        <w:r w:rsidRPr="00A70E0D">
          <w:t>-</w:t>
        </w:r>
        <w:r w:rsidRPr="00A70E0D">
          <w:tab/>
          <w:t>The UE is in E-UTRA Registered, Idle Mode state.</w:t>
        </w:r>
      </w:ins>
    </w:p>
    <w:p w14:paraId="3CA6D194" w14:textId="77777777" w:rsidR="007D7E21" w:rsidRPr="00A70E0D" w:rsidRDefault="007D7E21" w:rsidP="007D7E21">
      <w:pPr>
        <w:pStyle w:val="B2"/>
        <w:rPr>
          <w:ins w:id="190" w:author="Kahn, Jason D. (Fed) [2]" w:date="2021-05-26T21:43:00Z"/>
        </w:rPr>
      </w:pPr>
      <w:ins w:id="191" w:author="Kahn, Jason D. (Fed) [2]" w:date="2021-05-26T21:43:00Z">
        <w:r w:rsidRPr="00A70E0D">
          <w:t>-</w:t>
        </w:r>
        <w:r w:rsidRPr="00A70E0D">
          <w:tab/>
          <w:t>The MCPTT Client Application has been activated and User has registered-in as the MCPTT User with the Server as active user at the Client.</w:t>
        </w:r>
      </w:ins>
    </w:p>
    <w:p w14:paraId="66C3023D" w14:textId="77777777" w:rsidR="007D7E21" w:rsidRPr="00A70E0D" w:rsidRDefault="007D7E21" w:rsidP="007D7E21">
      <w:pPr>
        <w:pStyle w:val="H6"/>
        <w:rPr>
          <w:ins w:id="192" w:author="Kahn, Jason D. (Fed) [2]" w:date="2021-05-26T21:43:00Z"/>
        </w:rPr>
      </w:pPr>
      <w:ins w:id="193" w:author="Kahn, Jason D. (Fed) [2]" w:date="2021-05-26T21:43:00Z">
        <w:r w:rsidRPr="00A70E0D">
          <w:t>5.8.3.2</w:t>
        </w:r>
        <w:r w:rsidRPr="00A70E0D">
          <w:tab/>
        </w:r>
        <w:r w:rsidRPr="00A70E0D">
          <w:tab/>
          <w:t>Test procedure sequence</w:t>
        </w:r>
      </w:ins>
    </w:p>
    <w:p w14:paraId="6239D871" w14:textId="77777777" w:rsidR="007D7E21" w:rsidRPr="00A70E0D" w:rsidRDefault="007D7E21" w:rsidP="007D7E21">
      <w:pPr>
        <w:pStyle w:val="TH"/>
        <w:rPr>
          <w:ins w:id="194" w:author="Kahn, Jason D. (Fed) [2]" w:date="2021-05-26T21:43:00Z"/>
        </w:rPr>
      </w:pPr>
      <w:ins w:id="195" w:author="Kahn, Jason D. (Fed) [2]" w:date="2021-05-26T21:43:00Z">
        <w:r w:rsidRPr="00A70E0D">
          <w:t>Table 5.8.3.2-1: Main Behaviour</w:t>
        </w:r>
      </w:ins>
    </w:p>
    <w:tbl>
      <w:tblPr>
        <w:tblW w:w="976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"/>
        <w:gridCol w:w="3970"/>
        <w:gridCol w:w="709"/>
        <w:gridCol w:w="2978"/>
        <w:gridCol w:w="567"/>
        <w:gridCol w:w="892"/>
      </w:tblGrid>
      <w:tr w:rsidR="007D7E21" w:rsidRPr="00A70E0D" w14:paraId="6F0F031F" w14:textId="77777777" w:rsidTr="00CF5161">
        <w:trPr>
          <w:ins w:id="196" w:author="Kahn, Jason D. (Fed) [2]" w:date="2021-05-26T21:43:00Z"/>
        </w:trPr>
        <w:tc>
          <w:tcPr>
            <w:tcW w:w="6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151AC" w14:textId="77777777" w:rsidR="007D7E21" w:rsidRPr="00A70E0D" w:rsidRDefault="007D7E21" w:rsidP="00CF5161">
            <w:pPr>
              <w:pStyle w:val="TAH"/>
              <w:rPr>
                <w:ins w:id="197" w:author="Kahn, Jason D. (Fed) [2]" w:date="2021-05-26T21:43:00Z"/>
              </w:rPr>
            </w:pPr>
            <w:ins w:id="198" w:author="Kahn, Jason D. (Fed) [2]" w:date="2021-05-26T21:43:00Z">
              <w:r w:rsidRPr="00A70E0D">
                <w:t>St</w:t>
              </w:r>
            </w:ins>
          </w:p>
        </w:tc>
        <w:tc>
          <w:tcPr>
            <w:tcW w:w="39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171F88" w14:textId="77777777" w:rsidR="007D7E21" w:rsidRPr="00A70E0D" w:rsidRDefault="007D7E21" w:rsidP="00CF5161">
            <w:pPr>
              <w:pStyle w:val="TAH"/>
              <w:spacing w:line="252" w:lineRule="auto"/>
              <w:rPr>
                <w:ins w:id="199" w:author="Kahn, Jason D. (Fed) [2]" w:date="2021-05-26T21:43:00Z"/>
              </w:rPr>
            </w:pPr>
            <w:ins w:id="200" w:author="Kahn, Jason D. (Fed) [2]" w:date="2021-05-26T21:43:00Z">
              <w:r w:rsidRPr="00A70E0D">
                <w:t>Procedure</w:t>
              </w:r>
            </w:ins>
          </w:p>
        </w:tc>
        <w:tc>
          <w:tcPr>
            <w:tcW w:w="368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17B67" w14:textId="77777777" w:rsidR="007D7E21" w:rsidRPr="00A70E0D" w:rsidRDefault="007D7E21" w:rsidP="00CF5161">
            <w:pPr>
              <w:pStyle w:val="TAH"/>
              <w:spacing w:line="252" w:lineRule="auto"/>
              <w:rPr>
                <w:ins w:id="201" w:author="Kahn, Jason D. (Fed) [2]" w:date="2021-05-26T21:43:00Z"/>
              </w:rPr>
            </w:pPr>
            <w:ins w:id="202" w:author="Kahn, Jason D. (Fed) [2]" w:date="2021-05-26T21:43:00Z">
              <w:r w:rsidRPr="00A70E0D">
                <w:t>Message Sequence</w:t>
              </w:r>
            </w:ins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87CD79" w14:textId="77777777" w:rsidR="007D7E21" w:rsidRPr="00A70E0D" w:rsidRDefault="007D7E21" w:rsidP="00CF5161">
            <w:pPr>
              <w:pStyle w:val="TAH"/>
              <w:spacing w:line="252" w:lineRule="auto"/>
              <w:rPr>
                <w:ins w:id="203" w:author="Kahn, Jason D. (Fed) [2]" w:date="2021-05-26T21:43:00Z"/>
              </w:rPr>
            </w:pPr>
            <w:ins w:id="204" w:author="Kahn, Jason D. (Fed) [2]" w:date="2021-05-26T21:43:00Z">
              <w:r w:rsidRPr="00A70E0D">
                <w:t>TP</w:t>
              </w:r>
            </w:ins>
          </w:p>
        </w:tc>
        <w:tc>
          <w:tcPr>
            <w:tcW w:w="8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2777F" w14:textId="77777777" w:rsidR="007D7E21" w:rsidRPr="00A70E0D" w:rsidRDefault="007D7E21" w:rsidP="00CF5161">
            <w:pPr>
              <w:pStyle w:val="TAH"/>
              <w:spacing w:line="252" w:lineRule="auto"/>
              <w:rPr>
                <w:ins w:id="205" w:author="Kahn, Jason D. (Fed) [2]" w:date="2021-05-26T21:43:00Z"/>
              </w:rPr>
            </w:pPr>
            <w:ins w:id="206" w:author="Kahn, Jason D. (Fed) [2]" w:date="2021-05-26T21:43:00Z">
              <w:r w:rsidRPr="00A70E0D">
                <w:t>Verdict</w:t>
              </w:r>
            </w:ins>
          </w:p>
        </w:tc>
      </w:tr>
      <w:tr w:rsidR="007D7E21" w:rsidRPr="00A70E0D" w14:paraId="35AE361D" w14:textId="77777777" w:rsidTr="00CF5161">
        <w:trPr>
          <w:ins w:id="207" w:author="Kahn, Jason D. (Fed) [2]" w:date="2021-05-26T21:43:00Z"/>
        </w:trPr>
        <w:tc>
          <w:tcPr>
            <w:tcW w:w="6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7C11C" w14:textId="77777777" w:rsidR="007D7E21" w:rsidRPr="00A70E0D" w:rsidRDefault="007D7E21" w:rsidP="00CF5161">
            <w:pPr>
              <w:pStyle w:val="TAH"/>
              <w:spacing w:line="252" w:lineRule="auto"/>
              <w:rPr>
                <w:ins w:id="208" w:author="Kahn, Jason D. (Fed) [2]" w:date="2021-05-26T21:43:00Z"/>
              </w:rPr>
            </w:pPr>
          </w:p>
        </w:tc>
        <w:tc>
          <w:tcPr>
            <w:tcW w:w="39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82AF6" w14:textId="77777777" w:rsidR="007D7E21" w:rsidRPr="00A70E0D" w:rsidRDefault="007D7E21" w:rsidP="00CF5161">
            <w:pPr>
              <w:pStyle w:val="TAH"/>
              <w:spacing w:line="252" w:lineRule="auto"/>
              <w:rPr>
                <w:ins w:id="209" w:author="Kahn, Jason D. (Fed) [2]" w:date="2021-05-26T21:43:00Z"/>
              </w:rPr>
            </w:pP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54E665" w14:textId="77777777" w:rsidR="007D7E21" w:rsidRPr="00A70E0D" w:rsidRDefault="007D7E21" w:rsidP="00CF5161">
            <w:pPr>
              <w:pStyle w:val="TAH"/>
              <w:spacing w:line="252" w:lineRule="auto"/>
              <w:rPr>
                <w:ins w:id="210" w:author="Kahn, Jason D. (Fed) [2]" w:date="2021-05-26T21:43:00Z"/>
              </w:rPr>
            </w:pPr>
            <w:ins w:id="211" w:author="Kahn, Jason D. (Fed) [2]" w:date="2021-05-26T21:43:00Z">
              <w:r w:rsidRPr="00A70E0D">
                <w:t>U - S</w:t>
              </w:r>
            </w:ins>
          </w:p>
        </w:tc>
        <w:tc>
          <w:tcPr>
            <w:tcW w:w="29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7B862" w14:textId="77777777" w:rsidR="007D7E21" w:rsidRPr="00A70E0D" w:rsidRDefault="007D7E21" w:rsidP="00CF5161">
            <w:pPr>
              <w:pStyle w:val="TAH"/>
              <w:spacing w:line="252" w:lineRule="auto"/>
              <w:rPr>
                <w:ins w:id="212" w:author="Kahn, Jason D. (Fed) [2]" w:date="2021-05-26T21:43:00Z"/>
              </w:rPr>
            </w:pPr>
            <w:ins w:id="213" w:author="Kahn, Jason D. (Fed) [2]" w:date="2021-05-26T21:43:00Z">
              <w:r w:rsidRPr="00A70E0D">
                <w:t>Message</w:t>
              </w:r>
            </w:ins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98601" w14:textId="77777777" w:rsidR="007D7E21" w:rsidRPr="00A70E0D" w:rsidRDefault="007D7E21" w:rsidP="00CF5161">
            <w:pPr>
              <w:pStyle w:val="TAH"/>
              <w:spacing w:line="252" w:lineRule="auto"/>
              <w:rPr>
                <w:ins w:id="214" w:author="Kahn, Jason D. (Fed) [2]" w:date="2021-05-26T21:43:00Z"/>
              </w:rPr>
            </w:pPr>
          </w:p>
        </w:tc>
        <w:tc>
          <w:tcPr>
            <w:tcW w:w="8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6BEB0" w14:textId="77777777" w:rsidR="007D7E21" w:rsidRPr="00A70E0D" w:rsidRDefault="007D7E21" w:rsidP="00CF5161">
            <w:pPr>
              <w:pStyle w:val="TAH"/>
              <w:spacing w:line="252" w:lineRule="auto"/>
              <w:rPr>
                <w:ins w:id="215" w:author="Kahn, Jason D. (Fed) [2]" w:date="2021-05-26T21:43:00Z"/>
              </w:rPr>
            </w:pPr>
          </w:p>
        </w:tc>
      </w:tr>
      <w:tr w:rsidR="007D7E21" w:rsidRPr="00A70E0D" w14:paraId="34CFFCA8" w14:textId="77777777" w:rsidTr="00CF5161">
        <w:trPr>
          <w:ins w:id="216" w:author="Kahn, Jason D. (Fed) [2]" w:date="2021-05-26T21:43:00Z"/>
        </w:trPr>
        <w:tc>
          <w:tcPr>
            <w:tcW w:w="6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5EB7A5" w14:textId="77777777" w:rsidR="007D7E21" w:rsidRPr="00A70E0D" w:rsidRDefault="007D7E21" w:rsidP="00CF5161">
            <w:pPr>
              <w:pStyle w:val="TAC"/>
              <w:rPr>
                <w:ins w:id="217" w:author="Kahn, Jason D. (Fed) [2]" w:date="2021-05-26T21:43:00Z"/>
              </w:rPr>
            </w:pPr>
            <w:ins w:id="218" w:author="Kahn, Jason D. (Fed) [2]" w:date="2021-05-26T21:43:00Z">
              <w:r w:rsidRPr="00A70E0D">
                <w:t>1</w:t>
              </w:r>
            </w:ins>
          </w:p>
        </w:tc>
        <w:tc>
          <w:tcPr>
            <w:tcW w:w="39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82F3A" w14:textId="77777777" w:rsidR="007D7E21" w:rsidRPr="00A70E0D" w:rsidRDefault="007D7E21" w:rsidP="00CF5161">
            <w:pPr>
              <w:pStyle w:val="TAL"/>
              <w:rPr>
                <w:ins w:id="219" w:author="Kahn, Jason D. (Fed) [2]" w:date="2021-05-26T21:43:00Z"/>
              </w:rPr>
            </w:pPr>
            <w:ins w:id="220" w:author="Kahn, Jason D. (Fed) [2]" w:date="2021-05-26T21:43:00Z">
              <w:r w:rsidRPr="00A70E0D">
                <w:t>Check: Does the UE (</w:t>
              </w:r>
              <w:r w:rsidRPr="00A70E0D">
                <w:rPr>
                  <w:lang w:eastAsia="ko-KR"/>
                </w:rPr>
                <w:t xml:space="preserve">MCPTT Client) perform Generic Test Procedure for UE </w:t>
              </w:r>
              <w:proofErr w:type="spellStart"/>
              <w:r w:rsidRPr="00A70E0D">
                <w:rPr>
                  <w:lang w:eastAsia="ko-KR"/>
                </w:rPr>
                <w:t>inititated</w:t>
              </w:r>
              <w:proofErr w:type="spellEnd"/>
              <w:r w:rsidRPr="00A70E0D">
                <w:rPr>
                  <w:lang w:eastAsia="ko-KR"/>
                </w:rPr>
                <w:t xml:space="preserve"> MCPTT functional alias status determination and subscription as described in TS 36.579-1 [2] table 5.3.24.3-1 to</w:t>
              </w:r>
              <w:r w:rsidRPr="00A70E0D">
                <w:t xml:space="preserve"> determine the current status of a functional alias and later notification of status changes of a functional alias?</w:t>
              </w:r>
            </w:ins>
          </w:p>
          <w:p w14:paraId="3FF88855" w14:textId="77777777" w:rsidR="007D7E21" w:rsidRPr="00A70E0D" w:rsidRDefault="007D7E21" w:rsidP="00CF5161">
            <w:pPr>
              <w:pStyle w:val="TAL"/>
              <w:rPr>
                <w:ins w:id="221" w:author="Kahn, Jason D. (Fed) [2]" w:date="2021-05-26T21:43:00Z"/>
              </w:rPr>
            </w:pPr>
            <w:ins w:id="222" w:author="Kahn, Jason D. (Fed) [2]" w:date="2021-05-26T21:43:00Z">
              <w:r w:rsidRPr="00A70E0D">
                <w:t>NOTE: The UE (</w:t>
              </w:r>
              <w:r w:rsidRPr="00A70E0D">
                <w:rPr>
                  <w:lang w:eastAsia="ko-KR"/>
                </w:rPr>
                <w:t>MCPTT Client) sends a SIP SUBSCRIBE message and responds to a SIP NOTIFY message and then the RRC connection is released.</w:t>
              </w:r>
            </w:ins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92EA90" w14:textId="77777777" w:rsidR="007D7E21" w:rsidRPr="00A70E0D" w:rsidRDefault="007D7E21" w:rsidP="00CF5161">
            <w:pPr>
              <w:pStyle w:val="TAC"/>
              <w:rPr>
                <w:ins w:id="223" w:author="Kahn, Jason D. (Fed) [2]" w:date="2021-05-26T21:43:00Z"/>
              </w:rPr>
            </w:pPr>
            <w:ins w:id="224" w:author="Kahn, Jason D. (Fed) [2]" w:date="2021-05-26T21:43:00Z">
              <w:r w:rsidRPr="00A70E0D">
                <w:t>-</w:t>
              </w:r>
            </w:ins>
          </w:p>
        </w:tc>
        <w:tc>
          <w:tcPr>
            <w:tcW w:w="29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D6D4D" w14:textId="77777777" w:rsidR="007D7E21" w:rsidRPr="00A70E0D" w:rsidRDefault="007D7E21" w:rsidP="00CF5161">
            <w:pPr>
              <w:pStyle w:val="TAL"/>
              <w:rPr>
                <w:ins w:id="225" w:author="Kahn, Jason D. (Fed) [2]" w:date="2021-05-26T21:43:00Z"/>
              </w:rPr>
            </w:pPr>
            <w:ins w:id="226" w:author="Kahn, Jason D. (Fed) [2]" w:date="2021-05-26T21:43:00Z">
              <w:r w:rsidRPr="00A70E0D">
                <w:t>-</w:t>
              </w:r>
            </w:ins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71EC1" w14:textId="77777777" w:rsidR="007D7E21" w:rsidRPr="00A70E0D" w:rsidRDefault="007D7E21" w:rsidP="00CF5161">
            <w:pPr>
              <w:pStyle w:val="TAC"/>
              <w:rPr>
                <w:ins w:id="227" w:author="Kahn, Jason D. (Fed) [2]" w:date="2021-05-26T21:43:00Z"/>
              </w:rPr>
            </w:pPr>
            <w:ins w:id="228" w:author="Kahn, Jason D. (Fed) [2]" w:date="2021-05-26T21:43:00Z">
              <w:r w:rsidRPr="00A70E0D">
                <w:t>1</w:t>
              </w:r>
            </w:ins>
          </w:p>
        </w:tc>
        <w:tc>
          <w:tcPr>
            <w:tcW w:w="8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3AEA6" w14:textId="77777777" w:rsidR="007D7E21" w:rsidRPr="00A70E0D" w:rsidRDefault="007D7E21" w:rsidP="00CF5161">
            <w:pPr>
              <w:pStyle w:val="TAC"/>
              <w:rPr>
                <w:ins w:id="229" w:author="Kahn, Jason D. (Fed) [2]" w:date="2021-05-26T21:43:00Z"/>
              </w:rPr>
            </w:pPr>
            <w:ins w:id="230" w:author="Kahn, Jason D. (Fed) [2]" w:date="2021-05-26T21:43:00Z">
              <w:r w:rsidRPr="00A70E0D">
                <w:t>-</w:t>
              </w:r>
            </w:ins>
          </w:p>
        </w:tc>
      </w:tr>
      <w:tr w:rsidR="007D7E21" w:rsidRPr="00A70E0D" w14:paraId="0A0645C8" w14:textId="77777777" w:rsidTr="00CF5161">
        <w:trPr>
          <w:ins w:id="231" w:author="Kahn, Jason D. (Fed) [2]" w:date="2021-05-26T21:43:00Z"/>
        </w:trPr>
        <w:tc>
          <w:tcPr>
            <w:tcW w:w="6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C97AB" w14:textId="77777777" w:rsidR="007D7E21" w:rsidRPr="00A70E0D" w:rsidRDefault="007D7E21" w:rsidP="00CF5161">
            <w:pPr>
              <w:pStyle w:val="TAC"/>
              <w:rPr>
                <w:ins w:id="232" w:author="Kahn, Jason D. (Fed) [2]" w:date="2021-05-26T21:43:00Z"/>
              </w:rPr>
            </w:pPr>
            <w:ins w:id="233" w:author="Kahn, Jason D. (Fed) [2]" w:date="2021-05-26T21:43:00Z">
              <w:r w:rsidRPr="00A70E0D">
                <w:t>2</w:t>
              </w:r>
            </w:ins>
          </w:p>
        </w:tc>
        <w:tc>
          <w:tcPr>
            <w:tcW w:w="39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F33E69" w14:textId="77777777" w:rsidR="007D7E21" w:rsidRPr="00A70E0D" w:rsidRDefault="007D7E21" w:rsidP="00CF5161">
            <w:pPr>
              <w:pStyle w:val="TAL"/>
              <w:rPr>
                <w:ins w:id="234" w:author="Kahn, Jason D. (Fed) [2]" w:date="2021-05-26T21:43:00Z"/>
              </w:rPr>
            </w:pPr>
            <w:ins w:id="235" w:author="Kahn, Jason D. (Fed) [2]" w:date="2021-05-26T21:43:00Z">
              <w:r w:rsidRPr="00A70E0D">
                <w:t>Check: Does the UE (</w:t>
              </w:r>
              <w:r w:rsidRPr="00A70E0D">
                <w:rPr>
                  <w:lang w:eastAsia="ko-KR"/>
                </w:rPr>
                <w:t xml:space="preserve">MCPTT Client) perform Generic Test Procedure for UE </w:t>
              </w:r>
              <w:proofErr w:type="spellStart"/>
              <w:r w:rsidRPr="00A70E0D">
                <w:rPr>
                  <w:lang w:eastAsia="ko-KR"/>
                </w:rPr>
                <w:t>inititated</w:t>
              </w:r>
              <w:proofErr w:type="spellEnd"/>
              <w:r w:rsidRPr="00A70E0D">
                <w:rPr>
                  <w:lang w:eastAsia="ko-KR"/>
                </w:rPr>
                <w:t xml:space="preserve"> MCPTT functional alias status change as described in TS 36.579-1 [2] table 5.3.25.3-1 to</w:t>
              </w:r>
              <w:r w:rsidRPr="00A70E0D">
                <w:t xml:space="preserve"> change the status of a functional alias to "activated"?</w:t>
              </w:r>
            </w:ins>
          </w:p>
          <w:p w14:paraId="7FADF9F6" w14:textId="77777777" w:rsidR="007D7E21" w:rsidRPr="00A70E0D" w:rsidRDefault="007D7E21" w:rsidP="00CF5161">
            <w:pPr>
              <w:pStyle w:val="TAL"/>
              <w:rPr>
                <w:ins w:id="236" w:author="Kahn, Jason D. (Fed) [2]" w:date="2021-05-26T21:43:00Z"/>
              </w:rPr>
            </w:pPr>
            <w:ins w:id="237" w:author="Kahn, Jason D. (Fed) [2]" w:date="2021-05-26T21:43:00Z">
              <w:r w:rsidRPr="00A70E0D">
                <w:t>NOTE: The UE (</w:t>
              </w:r>
              <w:r w:rsidRPr="00A70E0D">
                <w:rPr>
                  <w:lang w:eastAsia="ko-KR"/>
                </w:rPr>
                <w:t>MCPTT Client) sends a SIP PUBLISH message and responds to a SIP NOTIFY message and then the RRC connection is released.</w:t>
              </w:r>
            </w:ins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B5EEF" w14:textId="77777777" w:rsidR="007D7E21" w:rsidRPr="00A70E0D" w:rsidRDefault="007D7E21" w:rsidP="00CF5161">
            <w:pPr>
              <w:pStyle w:val="TAC"/>
              <w:rPr>
                <w:ins w:id="238" w:author="Kahn, Jason D. (Fed) [2]" w:date="2021-05-26T21:43:00Z"/>
              </w:rPr>
            </w:pPr>
            <w:ins w:id="239" w:author="Kahn, Jason D. (Fed) [2]" w:date="2021-05-26T21:43:00Z">
              <w:r w:rsidRPr="00A70E0D">
                <w:t>-</w:t>
              </w:r>
            </w:ins>
          </w:p>
        </w:tc>
        <w:tc>
          <w:tcPr>
            <w:tcW w:w="29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5C75F" w14:textId="77777777" w:rsidR="007D7E21" w:rsidRPr="00A70E0D" w:rsidRDefault="007D7E21" w:rsidP="00CF5161">
            <w:pPr>
              <w:pStyle w:val="TAL"/>
              <w:rPr>
                <w:ins w:id="240" w:author="Kahn, Jason D. (Fed) [2]" w:date="2021-05-26T21:43:00Z"/>
              </w:rPr>
            </w:pPr>
            <w:ins w:id="241" w:author="Kahn, Jason D. (Fed) [2]" w:date="2021-05-26T21:43:00Z">
              <w:r w:rsidRPr="00A70E0D">
                <w:t>-</w:t>
              </w:r>
            </w:ins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CE6B77" w14:textId="77777777" w:rsidR="007D7E21" w:rsidRPr="00A70E0D" w:rsidRDefault="007D7E21" w:rsidP="00CF5161">
            <w:pPr>
              <w:pStyle w:val="TAC"/>
              <w:rPr>
                <w:ins w:id="242" w:author="Kahn, Jason D. (Fed) [2]" w:date="2021-05-26T21:43:00Z"/>
              </w:rPr>
            </w:pPr>
            <w:ins w:id="243" w:author="Kahn, Jason D. (Fed) [2]" w:date="2021-05-26T21:43:00Z">
              <w:r w:rsidRPr="00A70E0D">
                <w:t>2</w:t>
              </w:r>
            </w:ins>
          </w:p>
        </w:tc>
        <w:tc>
          <w:tcPr>
            <w:tcW w:w="8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FD99E8" w14:textId="77777777" w:rsidR="007D7E21" w:rsidRPr="00A70E0D" w:rsidRDefault="007D7E21" w:rsidP="00CF5161">
            <w:pPr>
              <w:pStyle w:val="TAC"/>
              <w:rPr>
                <w:ins w:id="244" w:author="Kahn, Jason D. (Fed) [2]" w:date="2021-05-26T21:43:00Z"/>
              </w:rPr>
            </w:pPr>
            <w:ins w:id="245" w:author="Kahn, Jason D. (Fed) [2]" w:date="2021-05-26T21:43:00Z">
              <w:r w:rsidRPr="00A70E0D">
                <w:t>-</w:t>
              </w:r>
            </w:ins>
          </w:p>
        </w:tc>
      </w:tr>
      <w:tr w:rsidR="007D7E21" w:rsidRPr="00A70E0D" w14:paraId="30359695" w14:textId="77777777" w:rsidTr="00CF5161">
        <w:trPr>
          <w:ins w:id="246" w:author="Kahn, Jason D. (Fed) [2]" w:date="2021-05-26T21:43:00Z"/>
        </w:trPr>
        <w:tc>
          <w:tcPr>
            <w:tcW w:w="6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FBDBC" w14:textId="77777777" w:rsidR="007D7E21" w:rsidRPr="00A70E0D" w:rsidRDefault="007D7E21" w:rsidP="00CF5161">
            <w:pPr>
              <w:pStyle w:val="TAC"/>
              <w:rPr>
                <w:ins w:id="247" w:author="Kahn, Jason D. (Fed) [2]" w:date="2021-05-26T21:43:00Z"/>
              </w:rPr>
            </w:pPr>
            <w:ins w:id="248" w:author="Kahn, Jason D. (Fed) [2]" w:date="2021-05-26T21:43:00Z">
              <w:r w:rsidRPr="00A70E0D">
                <w:t>3</w:t>
              </w:r>
            </w:ins>
          </w:p>
        </w:tc>
        <w:tc>
          <w:tcPr>
            <w:tcW w:w="39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E91FD" w14:textId="77777777" w:rsidR="007D7E21" w:rsidRPr="00A70E0D" w:rsidRDefault="007D7E21" w:rsidP="00CF5161">
            <w:pPr>
              <w:pStyle w:val="TAL"/>
              <w:rPr>
                <w:ins w:id="249" w:author="Kahn, Jason D. (Fed) [2]" w:date="2021-05-26T21:43:00Z"/>
              </w:rPr>
            </w:pPr>
            <w:ins w:id="250" w:author="Kahn, Jason D. (Fed) [2]" w:date="2021-05-26T21:43:00Z">
              <w:r w:rsidRPr="00A70E0D">
                <w:t>Check: Does the UE (</w:t>
              </w:r>
              <w:r w:rsidRPr="00A70E0D">
                <w:rPr>
                  <w:lang w:eastAsia="ko-KR"/>
                </w:rPr>
                <w:t xml:space="preserve">MCPTT Client) perform Generic Test Procedure for UE </w:t>
              </w:r>
              <w:proofErr w:type="spellStart"/>
              <w:r w:rsidRPr="00A70E0D">
                <w:rPr>
                  <w:lang w:eastAsia="ko-KR"/>
                </w:rPr>
                <w:t>inititated</w:t>
              </w:r>
              <w:proofErr w:type="spellEnd"/>
              <w:r w:rsidRPr="00A70E0D">
                <w:rPr>
                  <w:lang w:eastAsia="ko-KR"/>
                </w:rPr>
                <w:t xml:space="preserve"> MCPTT functional alias status change as described in TS 36.579-1 [2] table 5.3.25.3-1 to</w:t>
              </w:r>
              <w:r w:rsidRPr="00A70E0D">
                <w:t xml:space="preserve"> change the status of a functional alias to "not activated"?</w:t>
              </w:r>
            </w:ins>
          </w:p>
          <w:p w14:paraId="2C0375B2" w14:textId="77777777" w:rsidR="007D7E21" w:rsidRPr="00A70E0D" w:rsidRDefault="007D7E21" w:rsidP="00CF5161">
            <w:pPr>
              <w:pStyle w:val="TAL"/>
              <w:rPr>
                <w:ins w:id="251" w:author="Kahn, Jason D. (Fed) [2]" w:date="2021-05-26T21:43:00Z"/>
              </w:rPr>
            </w:pPr>
            <w:ins w:id="252" w:author="Kahn, Jason D. (Fed) [2]" w:date="2021-05-26T21:43:00Z">
              <w:r w:rsidRPr="00A70E0D">
                <w:t>NOTE: The UE (</w:t>
              </w:r>
              <w:r w:rsidRPr="00A70E0D">
                <w:rPr>
                  <w:lang w:eastAsia="ko-KR"/>
                </w:rPr>
                <w:t>MCPTT Client) sends a SIP PUBLISH message and responds to a SIP NOTIFY message and then the RRC connection is released.</w:t>
              </w:r>
            </w:ins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6FEE4" w14:textId="77777777" w:rsidR="007D7E21" w:rsidRPr="00A70E0D" w:rsidRDefault="007D7E21" w:rsidP="00CF5161">
            <w:pPr>
              <w:pStyle w:val="TAC"/>
              <w:rPr>
                <w:ins w:id="253" w:author="Kahn, Jason D. (Fed) [2]" w:date="2021-05-26T21:43:00Z"/>
              </w:rPr>
            </w:pPr>
            <w:ins w:id="254" w:author="Kahn, Jason D. (Fed) [2]" w:date="2021-05-26T21:43:00Z">
              <w:r w:rsidRPr="00A70E0D">
                <w:t>-</w:t>
              </w:r>
            </w:ins>
          </w:p>
        </w:tc>
        <w:tc>
          <w:tcPr>
            <w:tcW w:w="29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D2068" w14:textId="77777777" w:rsidR="007D7E21" w:rsidRPr="00A70E0D" w:rsidRDefault="007D7E21" w:rsidP="00CF5161">
            <w:pPr>
              <w:pStyle w:val="TAL"/>
              <w:rPr>
                <w:ins w:id="255" w:author="Kahn, Jason D. (Fed) [2]" w:date="2021-05-26T21:43:00Z"/>
              </w:rPr>
            </w:pPr>
            <w:ins w:id="256" w:author="Kahn, Jason D. (Fed) [2]" w:date="2021-05-26T21:43:00Z">
              <w:r w:rsidRPr="00A70E0D">
                <w:t>-</w:t>
              </w:r>
            </w:ins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11CBC" w14:textId="77777777" w:rsidR="007D7E21" w:rsidRPr="00A70E0D" w:rsidRDefault="007D7E21" w:rsidP="00CF5161">
            <w:pPr>
              <w:pStyle w:val="TAC"/>
              <w:rPr>
                <w:ins w:id="257" w:author="Kahn, Jason D. (Fed) [2]" w:date="2021-05-26T21:43:00Z"/>
              </w:rPr>
            </w:pPr>
            <w:ins w:id="258" w:author="Kahn, Jason D. (Fed) [2]" w:date="2021-05-26T21:43:00Z">
              <w:r w:rsidRPr="00A70E0D">
                <w:t>3</w:t>
              </w:r>
            </w:ins>
          </w:p>
        </w:tc>
        <w:tc>
          <w:tcPr>
            <w:tcW w:w="8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821CE" w14:textId="77777777" w:rsidR="007D7E21" w:rsidRPr="00A70E0D" w:rsidRDefault="007D7E21" w:rsidP="00CF5161">
            <w:pPr>
              <w:pStyle w:val="TAC"/>
              <w:rPr>
                <w:ins w:id="259" w:author="Kahn, Jason D. (Fed) [2]" w:date="2021-05-26T21:43:00Z"/>
              </w:rPr>
            </w:pPr>
            <w:ins w:id="260" w:author="Kahn, Jason D. (Fed) [2]" w:date="2021-05-26T21:43:00Z">
              <w:r w:rsidRPr="00A70E0D">
                <w:t>-</w:t>
              </w:r>
            </w:ins>
          </w:p>
        </w:tc>
      </w:tr>
      <w:tr w:rsidR="007D7E21" w:rsidRPr="00A70E0D" w14:paraId="248E6C9D" w14:textId="77777777" w:rsidTr="00CF5161">
        <w:trPr>
          <w:ins w:id="261" w:author="Kahn, Jason D. (Fed) [2]" w:date="2021-05-26T21:43:00Z"/>
        </w:trPr>
        <w:tc>
          <w:tcPr>
            <w:tcW w:w="6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E9531" w14:textId="77777777" w:rsidR="007D7E21" w:rsidRPr="00A70E0D" w:rsidRDefault="007D7E21" w:rsidP="00CF5161">
            <w:pPr>
              <w:pStyle w:val="TAC"/>
              <w:rPr>
                <w:ins w:id="262" w:author="Kahn, Jason D. (Fed) [2]" w:date="2021-05-26T21:43:00Z"/>
              </w:rPr>
            </w:pPr>
            <w:ins w:id="263" w:author="Kahn, Jason D. (Fed) [2]" w:date="2021-05-26T21:43:00Z">
              <w:r w:rsidRPr="00A70E0D">
                <w:t>4-6</w:t>
              </w:r>
            </w:ins>
          </w:p>
        </w:tc>
        <w:tc>
          <w:tcPr>
            <w:tcW w:w="39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E4216" w14:textId="77777777" w:rsidR="007D7E21" w:rsidRPr="00A70E0D" w:rsidRDefault="007D7E21" w:rsidP="00CF5161">
            <w:pPr>
              <w:pStyle w:val="TAL"/>
              <w:rPr>
                <w:ins w:id="264" w:author="Kahn, Jason D. (Fed) [2]" w:date="2021-05-26T21:43:00Z"/>
              </w:rPr>
            </w:pPr>
            <w:ins w:id="265" w:author="Kahn, Jason D. (Fed) [2]" w:date="2021-05-26T21:43:00Z">
              <w:r w:rsidRPr="00A70E0D">
                <w:t>Check: Does the UE (</w:t>
              </w:r>
              <w:r w:rsidRPr="00A70E0D">
                <w:rPr>
                  <w:lang w:eastAsia="ko-KR"/>
                </w:rPr>
                <w:t xml:space="preserve">MCPTT Client) perform Generic Test Procedure for UE </w:t>
              </w:r>
              <w:proofErr w:type="spellStart"/>
              <w:r w:rsidRPr="00A70E0D">
                <w:rPr>
                  <w:lang w:eastAsia="ko-KR"/>
                </w:rPr>
                <w:t>inititated</w:t>
              </w:r>
              <w:proofErr w:type="spellEnd"/>
              <w:r w:rsidRPr="00A70E0D">
                <w:rPr>
                  <w:lang w:eastAsia="ko-KR"/>
                </w:rPr>
                <w:t xml:space="preserve"> MCPTT functional alias status determination and subscription as described in TS 36.579-1 [2] table 5.3.24.3-1 </w:t>
              </w:r>
              <w:r w:rsidRPr="00A70E0D">
                <w:t>Steps 1a1 - 3 is performed</w:t>
              </w:r>
              <w:r w:rsidRPr="00A70E0D">
                <w:rPr>
                  <w:lang w:eastAsia="ko-KR"/>
                </w:rPr>
                <w:t xml:space="preserve"> to</w:t>
              </w:r>
              <w:r w:rsidRPr="00A70E0D">
                <w:t xml:space="preserve"> de-subscribe from determining the status of a functional alias?</w:t>
              </w:r>
            </w:ins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9EBD5" w14:textId="77777777" w:rsidR="007D7E21" w:rsidRPr="00A70E0D" w:rsidRDefault="007D7E21" w:rsidP="00CF5161">
            <w:pPr>
              <w:pStyle w:val="TAC"/>
              <w:rPr>
                <w:ins w:id="266" w:author="Kahn, Jason D. (Fed) [2]" w:date="2021-05-26T21:43:00Z"/>
              </w:rPr>
            </w:pPr>
            <w:ins w:id="267" w:author="Kahn, Jason D. (Fed) [2]" w:date="2021-05-26T21:43:00Z">
              <w:r w:rsidRPr="00A70E0D">
                <w:t>-</w:t>
              </w:r>
            </w:ins>
          </w:p>
        </w:tc>
        <w:tc>
          <w:tcPr>
            <w:tcW w:w="29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919CF" w14:textId="77777777" w:rsidR="007D7E21" w:rsidRPr="00A70E0D" w:rsidRDefault="007D7E21" w:rsidP="00CF5161">
            <w:pPr>
              <w:pStyle w:val="TAL"/>
              <w:rPr>
                <w:ins w:id="268" w:author="Kahn, Jason D. (Fed) [2]" w:date="2021-05-26T21:43:00Z"/>
              </w:rPr>
            </w:pPr>
            <w:ins w:id="269" w:author="Kahn, Jason D. (Fed) [2]" w:date="2021-05-26T21:43:00Z">
              <w:r w:rsidRPr="00A70E0D">
                <w:t>-</w:t>
              </w:r>
            </w:ins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FC9A0" w14:textId="77777777" w:rsidR="007D7E21" w:rsidRPr="00A70E0D" w:rsidRDefault="007D7E21" w:rsidP="00CF5161">
            <w:pPr>
              <w:pStyle w:val="TAC"/>
              <w:rPr>
                <w:ins w:id="270" w:author="Kahn, Jason D. (Fed) [2]" w:date="2021-05-26T21:43:00Z"/>
              </w:rPr>
            </w:pPr>
            <w:ins w:id="271" w:author="Kahn, Jason D. (Fed) [2]" w:date="2021-05-26T21:43:00Z">
              <w:r w:rsidRPr="00A70E0D">
                <w:t>4</w:t>
              </w:r>
            </w:ins>
          </w:p>
        </w:tc>
        <w:tc>
          <w:tcPr>
            <w:tcW w:w="8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6FE81" w14:textId="77777777" w:rsidR="007D7E21" w:rsidRPr="00A70E0D" w:rsidRDefault="007D7E21" w:rsidP="00CF5161">
            <w:pPr>
              <w:pStyle w:val="TAC"/>
              <w:rPr>
                <w:ins w:id="272" w:author="Kahn, Jason D. (Fed) [2]" w:date="2021-05-26T21:43:00Z"/>
              </w:rPr>
            </w:pPr>
            <w:ins w:id="273" w:author="Kahn, Jason D. (Fed) [2]" w:date="2021-05-26T21:43:00Z">
              <w:r w:rsidRPr="00A70E0D">
                <w:t>-</w:t>
              </w:r>
            </w:ins>
          </w:p>
        </w:tc>
      </w:tr>
    </w:tbl>
    <w:p w14:paraId="06E97D09" w14:textId="77777777" w:rsidR="007D7E21" w:rsidRPr="00A70E0D" w:rsidRDefault="007D7E21" w:rsidP="007D7E21">
      <w:pPr>
        <w:rPr>
          <w:ins w:id="274" w:author="Kahn, Jason D. (Fed) [2]" w:date="2021-05-26T21:43:00Z"/>
        </w:rPr>
      </w:pPr>
    </w:p>
    <w:p w14:paraId="466E6603" w14:textId="77777777" w:rsidR="007D7E21" w:rsidRPr="00A70E0D" w:rsidRDefault="007D7E21" w:rsidP="007D7E21">
      <w:pPr>
        <w:pStyle w:val="H6"/>
        <w:rPr>
          <w:ins w:id="275" w:author="Kahn, Jason D. (Fed) [2]" w:date="2021-05-26T21:43:00Z"/>
        </w:rPr>
      </w:pPr>
      <w:ins w:id="276" w:author="Kahn, Jason D. (Fed) [2]" w:date="2021-05-26T21:43:00Z">
        <w:r w:rsidRPr="00A70E0D">
          <w:lastRenderedPageBreak/>
          <w:t>5.8.3.3</w:t>
        </w:r>
        <w:r w:rsidRPr="00A70E0D">
          <w:tab/>
        </w:r>
        <w:r w:rsidRPr="00A70E0D">
          <w:tab/>
          <w:t>Specific message contents</w:t>
        </w:r>
      </w:ins>
    </w:p>
    <w:p w14:paraId="144C4D38" w14:textId="77777777" w:rsidR="007D7E21" w:rsidRPr="00A70E0D" w:rsidRDefault="007D7E21" w:rsidP="007D7E21">
      <w:pPr>
        <w:pStyle w:val="TH"/>
        <w:rPr>
          <w:ins w:id="277" w:author="Kahn, Jason D. (Fed) [2]" w:date="2021-05-26T21:43:00Z"/>
        </w:rPr>
      </w:pPr>
      <w:ins w:id="278" w:author="Kahn, Jason D. (Fed) [2]" w:date="2021-05-26T21:43:00Z">
        <w:r w:rsidRPr="00A70E0D">
          <w:t>Table 5.8.3.3-1: SIP PUBLISH (step 3, Table 5.8.3.2-1; step 2, TS 36.579-1 [2] Table 5.3.25.3-1)</w:t>
        </w:r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7D7E21" w:rsidRPr="00A70E0D" w14:paraId="4E25F5C0" w14:textId="77777777" w:rsidTr="00CF5161">
        <w:trPr>
          <w:tblHeader/>
          <w:ins w:id="279" w:author="Kahn, Jason D. (Fed) [2]" w:date="2021-05-26T21:43:00Z"/>
        </w:trPr>
        <w:tc>
          <w:tcPr>
            <w:tcW w:w="9639" w:type="dxa"/>
            <w:gridSpan w:val="5"/>
          </w:tcPr>
          <w:p w14:paraId="4E3B25CD" w14:textId="77777777" w:rsidR="007D7E21" w:rsidRPr="00A70E0D" w:rsidRDefault="007D7E21" w:rsidP="00CF5161">
            <w:pPr>
              <w:pStyle w:val="TAL"/>
              <w:rPr>
                <w:ins w:id="280" w:author="Kahn, Jason D. (Fed) [2]" w:date="2021-05-26T21:43:00Z"/>
              </w:rPr>
            </w:pPr>
            <w:ins w:id="281" w:author="Kahn, Jason D. (Fed) [2]" w:date="2021-05-26T21:43:00Z">
              <w:r w:rsidRPr="00A70E0D">
                <w:t>Derivation Path: TS 36.579-1 [2], Table 5.3.25.4-1</w:t>
              </w:r>
            </w:ins>
          </w:p>
        </w:tc>
      </w:tr>
      <w:tr w:rsidR="007D7E21" w:rsidRPr="00A70E0D" w14:paraId="231E7F1A" w14:textId="77777777" w:rsidTr="00CF5161">
        <w:trPr>
          <w:tblHeader/>
          <w:ins w:id="282" w:author="Kahn, Jason D. (Fed) [2]" w:date="2021-05-26T21:43:00Z"/>
        </w:trPr>
        <w:tc>
          <w:tcPr>
            <w:tcW w:w="2835" w:type="dxa"/>
          </w:tcPr>
          <w:p w14:paraId="21519D25" w14:textId="77777777" w:rsidR="007D7E21" w:rsidRPr="00A70E0D" w:rsidRDefault="007D7E21" w:rsidP="00CF5161">
            <w:pPr>
              <w:pStyle w:val="TAH"/>
              <w:rPr>
                <w:ins w:id="283" w:author="Kahn, Jason D. (Fed) [2]" w:date="2021-05-26T21:43:00Z"/>
              </w:rPr>
            </w:pPr>
            <w:ins w:id="284" w:author="Kahn, Jason D. (Fed) [2]" w:date="2021-05-26T21:43:00Z">
              <w:r w:rsidRPr="00A70E0D">
                <w:t>Information Element</w:t>
              </w:r>
            </w:ins>
          </w:p>
        </w:tc>
        <w:tc>
          <w:tcPr>
            <w:tcW w:w="2126" w:type="dxa"/>
          </w:tcPr>
          <w:p w14:paraId="5306587A" w14:textId="77777777" w:rsidR="007D7E21" w:rsidRPr="00A70E0D" w:rsidRDefault="007D7E21" w:rsidP="00CF5161">
            <w:pPr>
              <w:pStyle w:val="TAH"/>
              <w:rPr>
                <w:ins w:id="285" w:author="Kahn, Jason D. (Fed) [2]" w:date="2021-05-26T21:43:00Z"/>
              </w:rPr>
            </w:pPr>
            <w:ins w:id="286" w:author="Kahn, Jason D. (Fed) [2]" w:date="2021-05-26T21:43:00Z">
              <w:r w:rsidRPr="00A70E0D">
                <w:t>Value/remark</w:t>
              </w:r>
            </w:ins>
          </w:p>
        </w:tc>
        <w:tc>
          <w:tcPr>
            <w:tcW w:w="2126" w:type="dxa"/>
          </w:tcPr>
          <w:p w14:paraId="357D1776" w14:textId="77777777" w:rsidR="007D7E21" w:rsidRPr="00A70E0D" w:rsidRDefault="007D7E21" w:rsidP="00CF5161">
            <w:pPr>
              <w:pStyle w:val="TAH"/>
              <w:rPr>
                <w:ins w:id="287" w:author="Kahn, Jason D. (Fed) [2]" w:date="2021-05-26T21:43:00Z"/>
              </w:rPr>
            </w:pPr>
            <w:ins w:id="288" w:author="Kahn, Jason D. (Fed) [2]" w:date="2021-05-26T21:43:00Z">
              <w:r w:rsidRPr="00A70E0D">
                <w:t>Comment</w:t>
              </w:r>
            </w:ins>
          </w:p>
        </w:tc>
        <w:tc>
          <w:tcPr>
            <w:tcW w:w="1418" w:type="dxa"/>
          </w:tcPr>
          <w:p w14:paraId="1AF9ED3A" w14:textId="77777777" w:rsidR="007D7E21" w:rsidRPr="00A70E0D" w:rsidRDefault="007D7E21" w:rsidP="00CF5161">
            <w:pPr>
              <w:pStyle w:val="TAH"/>
              <w:rPr>
                <w:ins w:id="289" w:author="Kahn, Jason D. (Fed) [2]" w:date="2021-05-26T21:43:00Z"/>
              </w:rPr>
            </w:pPr>
            <w:ins w:id="290" w:author="Kahn, Jason D. (Fed) [2]" w:date="2021-05-26T21:43:00Z">
              <w:r w:rsidRPr="00A70E0D">
                <w:t>Reference</w:t>
              </w:r>
            </w:ins>
          </w:p>
        </w:tc>
        <w:tc>
          <w:tcPr>
            <w:tcW w:w="1134" w:type="dxa"/>
          </w:tcPr>
          <w:p w14:paraId="010E7801" w14:textId="77777777" w:rsidR="007D7E21" w:rsidRPr="00A70E0D" w:rsidRDefault="007D7E21" w:rsidP="00CF5161">
            <w:pPr>
              <w:pStyle w:val="TAH"/>
              <w:rPr>
                <w:ins w:id="291" w:author="Kahn, Jason D. (Fed) [2]" w:date="2021-05-26T21:43:00Z"/>
              </w:rPr>
            </w:pPr>
            <w:ins w:id="292" w:author="Kahn, Jason D. (Fed) [2]" w:date="2021-05-26T21:43:00Z">
              <w:r w:rsidRPr="00A70E0D">
                <w:t>Condition</w:t>
              </w:r>
            </w:ins>
          </w:p>
        </w:tc>
      </w:tr>
      <w:tr w:rsidR="007D7E21" w:rsidRPr="00A70E0D" w14:paraId="2021BAFD" w14:textId="77777777" w:rsidTr="00CF5161">
        <w:trPr>
          <w:tblHeader/>
          <w:ins w:id="293" w:author="Kahn, Jason D. (Fed) [2]" w:date="2021-05-26T21:43:00Z"/>
        </w:trPr>
        <w:tc>
          <w:tcPr>
            <w:tcW w:w="2835" w:type="dxa"/>
          </w:tcPr>
          <w:p w14:paraId="63FEDFE3" w14:textId="77777777" w:rsidR="007D7E21" w:rsidRPr="00A70E0D" w:rsidRDefault="007D7E21" w:rsidP="00CF5161">
            <w:pPr>
              <w:pStyle w:val="TAL"/>
              <w:rPr>
                <w:ins w:id="294" w:author="Kahn, Jason D. (Fed) [2]" w:date="2021-05-26T21:43:00Z"/>
                <w:b/>
                <w:bCs/>
              </w:rPr>
            </w:pPr>
            <w:ins w:id="295" w:author="Kahn, Jason D. (Fed) [2]" w:date="2021-05-26T21:43:00Z">
              <w:r w:rsidRPr="00A70E0D">
                <w:rPr>
                  <w:b/>
                  <w:bCs/>
                </w:rPr>
                <w:t>Expires</w:t>
              </w:r>
            </w:ins>
          </w:p>
        </w:tc>
        <w:tc>
          <w:tcPr>
            <w:tcW w:w="2126" w:type="dxa"/>
          </w:tcPr>
          <w:p w14:paraId="43DFEBD5" w14:textId="77777777" w:rsidR="007D7E21" w:rsidRPr="00A70E0D" w:rsidRDefault="007D7E21" w:rsidP="00CF5161">
            <w:pPr>
              <w:pStyle w:val="TAL"/>
              <w:rPr>
                <w:ins w:id="296" w:author="Kahn, Jason D. (Fed) [2]" w:date="2021-05-26T21:43:00Z"/>
              </w:rPr>
            </w:pPr>
          </w:p>
        </w:tc>
        <w:tc>
          <w:tcPr>
            <w:tcW w:w="2126" w:type="dxa"/>
          </w:tcPr>
          <w:p w14:paraId="00671CCE" w14:textId="77777777" w:rsidR="007D7E21" w:rsidRPr="00A70E0D" w:rsidRDefault="007D7E21" w:rsidP="00CF5161">
            <w:pPr>
              <w:pStyle w:val="TAL"/>
              <w:rPr>
                <w:ins w:id="297" w:author="Kahn, Jason D. (Fed) [2]" w:date="2021-05-26T21:43:00Z"/>
              </w:rPr>
            </w:pPr>
          </w:p>
        </w:tc>
        <w:tc>
          <w:tcPr>
            <w:tcW w:w="1418" w:type="dxa"/>
          </w:tcPr>
          <w:p w14:paraId="0EC8B6D2" w14:textId="77777777" w:rsidR="007D7E21" w:rsidRPr="00A70E0D" w:rsidRDefault="007D7E21" w:rsidP="00CF5161">
            <w:pPr>
              <w:pStyle w:val="TAL"/>
              <w:rPr>
                <w:ins w:id="298" w:author="Kahn, Jason D. (Fed) [2]" w:date="2021-05-26T21:43:00Z"/>
              </w:rPr>
            </w:pPr>
            <w:ins w:id="299" w:author="Kahn, Jason D. (Fed) [2]" w:date="2021-05-26T21:43:00Z">
              <w:r w:rsidRPr="00A70E0D">
                <w:t>TS 24.379 [9] clause 9A2.1.2</w:t>
              </w:r>
            </w:ins>
          </w:p>
        </w:tc>
        <w:tc>
          <w:tcPr>
            <w:tcW w:w="1134" w:type="dxa"/>
          </w:tcPr>
          <w:p w14:paraId="451A61AB" w14:textId="77777777" w:rsidR="007D7E21" w:rsidRPr="00A70E0D" w:rsidRDefault="007D7E21" w:rsidP="00CF5161">
            <w:pPr>
              <w:pStyle w:val="TAL"/>
              <w:rPr>
                <w:ins w:id="300" w:author="Kahn, Jason D. (Fed) [2]" w:date="2021-05-26T21:43:00Z"/>
              </w:rPr>
            </w:pPr>
          </w:p>
        </w:tc>
      </w:tr>
      <w:tr w:rsidR="007D7E21" w:rsidRPr="00A70E0D" w14:paraId="618F1930" w14:textId="77777777" w:rsidTr="00CF5161">
        <w:trPr>
          <w:tblHeader/>
          <w:ins w:id="301" w:author="Kahn, Jason D. (Fed) [2]" w:date="2021-05-26T21:43:00Z"/>
        </w:trPr>
        <w:tc>
          <w:tcPr>
            <w:tcW w:w="2835" w:type="dxa"/>
          </w:tcPr>
          <w:p w14:paraId="490F4E1B" w14:textId="77777777" w:rsidR="007D7E21" w:rsidRPr="00A70E0D" w:rsidRDefault="007D7E21" w:rsidP="00CF5161">
            <w:pPr>
              <w:pStyle w:val="TAL"/>
              <w:rPr>
                <w:ins w:id="302" w:author="Kahn, Jason D. (Fed) [2]" w:date="2021-05-26T21:43:00Z"/>
              </w:rPr>
            </w:pPr>
            <w:ins w:id="303" w:author="Kahn, Jason D. (Fed) [2]" w:date="2021-05-26T21:43:00Z">
              <w:r w:rsidRPr="00A70E0D">
                <w:t xml:space="preserve">  value</w:t>
              </w:r>
            </w:ins>
          </w:p>
        </w:tc>
        <w:tc>
          <w:tcPr>
            <w:tcW w:w="2126" w:type="dxa"/>
          </w:tcPr>
          <w:p w14:paraId="6B34459C" w14:textId="77777777" w:rsidR="007D7E21" w:rsidRPr="00A70E0D" w:rsidRDefault="007D7E21" w:rsidP="00CF5161">
            <w:pPr>
              <w:pStyle w:val="TAL"/>
              <w:rPr>
                <w:ins w:id="304" w:author="Kahn, Jason D. (Fed) [2]" w:date="2021-05-26T21:43:00Z"/>
              </w:rPr>
            </w:pPr>
            <w:ins w:id="305" w:author="Kahn, Jason D. (Fed) [2]" w:date="2021-05-26T21:43:00Z">
              <w:r w:rsidRPr="00A70E0D">
                <w:t>"</w:t>
              </w:r>
              <w:r w:rsidRPr="00A70E0D">
                <w:rPr>
                  <w:rFonts w:eastAsia="SimSun"/>
                </w:rPr>
                <w:t>0"</w:t>
              </w:r>
            </w:ins>
          </w:p>
        </w:tc>
        <w:tc>
          <w:tcPr>
            <w:tcW w:w="2126" w:type="dxa"/>
          </w:tcPr>
          <w:p w14:paraId="4F5F6FC7" w14:textId="77777777" w:rsidR="007D7E21" w:rsidRPr="00A70E0D" w:rsidRDefault="007D7E21" w:rsidP="00CF5161">
            <w:pPr>
              <w:pStyle w:val="TAL"/>
              <w:rPr>
                <w:ins w:id="306" w:author="Kahn, Jason D. (Fed) [2]" w:date="2021-05-26T21:43:00Z"/>
              </w:rPr>
            </w:pPr>
          </w:p>
        </w:tc>
        <w:tc>
          <w:tcPr>
            <w:tcW w:w="1418" w:type="dxa"/>
          </w:tcPr>
          <w:p w14:paraId="1B4FF3BF" w14:textId="77777777" w:rsidR="007D7E21" w:rsidRPr="00A70E0D" w:rsidRDefault="007D7E21" w:rsidP="00CF5161">
            <w:pPr>
              <w:pStyle w:val="TAL"/>
              <w:rPr>
                <w:ins w:id="307" w:author="Kahn, Jason D. (Fed) [2]" w:date="2021-05-26T21:43:00Z"/>
              </w:rPr>
            </w:pPr>
          </w:p>
        </w:tc>
        <w:tc>
          <w:tcPr>
            <w:tcW w:w="1134" w:type="dxa"/>
          </w:tcPr>
          <w:p w14:paraId="6546A0AE" w14:textId="77777777" w:rsidR="007D7E21" w:rsidRPr="00A70E0D" w:rsidRDefault="007D7E21" w:rsidP="00CF5161">
            <w:pPr>
              <w:pStyle w:val="TAL"/>
              <w:rPr>
                <w:ins w:id="308" w:author="Kahn, Jason D. (Fed) [2]" w:date="2021-05-26T21:43:00Z"/>
              </w:rPr>
            </w:pPr>
          </w:p>
        </w:tc>
      </w:tr>
    </w:tbl>
    <w:p w14:paraId="49C62872" w14:textId="77777777" w:rsidR="007D7E21" w:rsidRPr="00A70E0D" w:rsidRDefault="007D7E21" w:rsidP="007D7E21">
      <w:pPr>
        <w:rPr>
          <w:ins w:id="309" w:author="Kahn, Jason D. (Fed) [2]" w:date="2021-05-26T21:43:00Z"/>
        </w:rPr>
      </w:pPr>
    </w:p>
    <w:p w14:paraId="520A675E" w14:textId="77777777" w:rsidR="007D7E21" w:rsidRPr="00A70E0D" w:rsidRDefault="007D7E21" w:rsidP="007D7E21">
      <w:pPr>
        <w:pStyle w:val="TH"/>
        <w:rPr>
          <w:ins w:id="310" w:author="Kahn, Jason D. (Fed) [2]" w:date="2021-05-26T21:43:00Z"/>
        </w:rPr>
      </w:pPr>
      <w:ins w:id="311" w:author="Kahn, Jason D. (Fed) [2]" w:date="2021-05-26T21:43:00Z">
        <w:r w:rsidRPr="00A70E0D">
          <w:t>Table 5.8.3.3-2: SIP NOTIFY (step 3, Table 5.8.3.2-1; step 4, TS 36.579-1 [2] Table 5.3.25.4-1)</w:t>
        </w:r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7D7E21" w:rsidRPr="00A70E0D" w14:paraId="66467B16" w14:textId="77777777" w:rsidTr="00CF5161">
        <w:trPr>
          <w:ins w:id="312" w:author="Kahn, Jason D. (Fed) [2]" w:date="2021-05-26T21:43:00Z"/>
        </w:trPr>
        <w:tc>
          <w:tcPr>
            <w:tcW w:w="9639" w:type="dxa"/>
            <w:gridSpan w:val="5"/>
          </w:tcPr>
          <w:p w14:paraId="742C65B3" w14:textId="77777777" w:rsidR="007D7E21" w:rsidRPr="00A70E0D" w:rsidRDefault="007D7E21" w:rsidP="00CF5161">
            <w:pPr>
              <w:pStyle w:val="TAL"/>
              <w:rPr>
                <w:ins w:id="313" w:author="Kahn, Jason D. (Fed) [2]" w:date="2021-05-26T21:43:00Z"/>
              </w:rPr>
            </w:pPr>
            <w:ins w:id="314" w:author="Kahn, Jason D. (Fed) [2]" w:date="2021-05-26T21:43:00Z">
              <w:r w:rsidRPr="00A70E0D">
                <w:t>Derivation Path: TS 36.579-1 [2], Table 5.3.25.4-5</w:t>
              </w:r>
            </w:ins>
          </w:p>
        </w:tc>
      </w:tr>
      <w:tr w:rsidR="007D7E21" w:rsidRPr="00A70E0D" w14:paraId="3995FBF6" w14:textId="77777777" w:rsidTr="00CF5161">
        <w:tblPrEx>
          <w:tblLook w:val="04A0" w:firstRow="1" w:lastRow="0" w:firstColumn="1" w:lastColumn="0" w:noHBand="0" w:noVBand="1"/>
        </w:tblPrEx>
        <w:trPr>
          <w:ins w:id="315" w:author="Kahn, Jason D. (Fed) [2]" w:date="2021-05-26T21:43:00Z"/>
        </w:trPr>
        <w:tc>
          <w:tcPr>
            <w:tcW w:w="2835" w:type="dxa"/>
          </w:tcPr>
          <w:p w14:paraId="38ECECF5" w14:textId="77777777" w:rsidR="007D7E21" w:rsidRPr="00A70E0D" w:rsidRDefault="007D7E21" w:rsidP="00CF5161">
            <w:pPr>
              <w:pStyle w:val="TAH"/>
              <w:rPr>
                <w:ins w:id="316" w:author="Kahn, Jason D. (Fed) [2]" w:date="2021-05-26T21:43:00Z"/>
              </w:rPr>
            </w:pPr>
            <w:ins w:id="317" w:author="Kahn, Jason D. (Fed) [2]" w:date="2021-05-26T21:43:00Z">
              <w:r w:rsidRPr="00A70E0D">
                <w:t>Information Element</w:t>
              </w:r>
            </w:ins>
          </w:p>
        </w:tc>
        <w:tc>
          <w:tcPr>
            <w:tcW w:w="2126" w:type="dxa"/>
          </w:tcPr>
          <w:p w14:paraId="744B5768" w14:textId="77777777" w:rsidR="007D7E21" w:rsidRPr="00A70E0D" w:rsidRDefault="007D7E21" w:rsidP="00CF5161">
            <w:pPr>
              <w:pStyle w:val="TAH"/>
              <w:rPr>
                <w:ins w:id="318" w:author="Kahn, Jason D. (Fed) [2]" w:date="2021-05-26T21:43:00Z"/>
              </w:rPr>
            </w:pPr>
            <w:ins w:id="319" w:author="Kahn, Jason D. (Fed) [2]" w:date="2021-05-26T21:43:00Z">
              <w:r w:rsidRPr="00A70E0D">
                <w:t>Value/remark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96519E9" w14:textId="77777777" w:rsidR="007D7E21" w:rsidRPr="00A70E0D" w:rsidRDefault="007D7E21" w:rsidP="00CF5161">
            <w:pPr>
              <w:pStyle w:val="TAH"/>
              <w:rPr>
                <w:ins w:id="320" w:author="Kahn, Jason D. (Fed) [2]" w:date="2021-05-26T21:43:00Z"/>
              </w:rPr>
            </w:pPr>
            <w:ins w:id="321" w:author="Kahn, Jason D. (Fed) [2]" w:date="2021-05-26T21:43:00Z">
              <w:r w:rsidRPr="00A70E0D">
                <w:t>Comment</w:t>
              </w:r>
            </w:ins>
          </w:p>
        </w:tc>
        <w:tc>
          <w:tcPr>
            <w:tcW w:w="1418" w:type="dxa"/>
          </w:tcPr>
          <w:p w14:paraId="069FAD21" w14:textId="77777777" w:rsidR="007D7E21" w:rsidRPr="00A70E0D" w:rsidRDefault="007D7E21" w:rsidP="00CF5161">
            <w:pPr>
              <w:pStyle w:val="TAH"/>
              <w:rPr>
                <w:ins w:id="322" w:author="Kahn, Jason D. (Fed) [2]" w:date="2021-05-26T21:43:00Z"/>
              </w:rPr>
            </w:pPr>
            <w:ins w:id="323" w:author="Kahn, Jason D. (Fed) [2]" w:date="2021-05-26T21:43:00Z">
              <w:r w:rsidRPr="00A70E0D">
                <w:t>Reference</w:t>
              </w:r>
            </w:ins>
          </w:p>
        </w:tc>
        <w:tc>
          <w:tcPr>
            <w:tcW w:w="1134" w:type="dxa"/>
          </w:tcPr>
          <w:p w14:paraId="36C18848" w14:textId="77777777" w:rsidR="007D7E21" w:rsidRPr="00A70E0D" w:rsidRDefault="007D7E21" w:rsidP="00CF5161">
            <w:pPr>
              <w:pStyle w:val="TAH"/>
              <w:rPr>
                <w:ins w:id="324" w:author="Kahn, Jason D. (Fed) [2]" w:date="2021-05-26T21:43:00Z"/>
              </w:rPr>
            </w:pPr>
            <w:ins w:id="325" w:author="Kahn, Jason D. (Fed) [2]" w:date="2021-05-26T21:43:00Z">
              <w:r w:rsidRPr="00A70E0D">
                <w:t>Condition</w:t>
              </w:r>
            </w:ins>
          </w:p>
        </w:tc>
      </w:tr>
      <w:tr w:rsidR="007D7E21" w:rsidRPr="00A70E0D" w14:paraId="415BC318" w14:textId="77777777" w:rsidTr="00CF5161">
        <w:tblPrEx>
          <w:tblLook w:val="04A0" w:firstRow="1" w:lastRow="0" w:firstColumn="1" w:lastColumn="0" w:noHBand="0" w:noVBand="1"/>
        </w:tblPrEx>
        <w:trPr>
          <w:ins w:id="326" w:author="Kahn, Jason D. (Fed) [2]" w:date="2021-05-26T21:43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E2FC" w14:textId="77777777" w:rsidR="007D7E21" w:rsidRPr="00A70E0D" w:rsidRDefault="007D7E21" w:rsidP="00CF5161">
            <w:pPr>
              <w:pStyle w:val="TAL"/>
              <w:rPr>
                <w:ins w:id="327" w:author="Kahn, Jason D. (Fed) [2]" w:date="2021-05-26T21:43:00Z"/>
              </w:rPr>
            </w:pPr>
            <w:ins w:id="328" w:author="Kahn, Jason D. (Fed) [2]" w:date="2021-05-26T21:43:00Z">
              <w:r w:rsidRPr="00A70E0D">
                <w:rPr>
                  <w:b/>
                  <w:bCs/>
                </w:rPr>
                <w:t>Message-body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B67D" w14:textId="77777777" w:rsidR="007D7E21" w:rsidRPr="00A70E0D" w:rsidRDefault="007D7E21" w:rsidP="00CF5161">
            <w:pPr>
              <w:pStyle w:val="TAL"/>
              <w:rPr>
                <w:ins w:id="329" w:author="Kahn, Jason D. (Fed) [2]" w:date="2021-05-26T21:43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A430" w14:textId="77777777" w:rsidR="007D7E21" w:rsidRPr="00A70E0D" w:rsidRDefault="007D7E21" w:rsidP="00CF5161">
            <w:pPr>
              <w:pStyle w:val="TAL"/>
              <w:rPr>
                <w:ins w:id="330" w:author="Kahn, Jason D. (Fed) [2]" w:date="2021-05-26T21:43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A9EA" w14:textId="77777777" w:rsidR="007D7E21" w:rsidRPr="00A70E0D" w:rsidRDefault="007D7E21" w:rsidP="00CF5161">
            <w:pPr>
              <w:pStyle w:val="TAL"/>
              <w:rPr>
                <w:ins w:id="331" w:author="Kahn, Jason D. (Fed) [2]" w:date="2021-05-26T21:4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661A" w14:textId="77777777" w:rsidR="007D7E21" w:rsidRPr="00A70E0D" w:rsidRDefault="007D7E21" w:rsidP="00CF5161">
            <w:pPr>
              <w:pStyle w:val="TAL"/>
              <w:rPr>
                <w:ins w:id="332" w:author="Kahn, Jason D. (Fed) [2]" w:date="2021-05-26T21:43:00Z"/>
              </w:rPr>
            </w:pPr>
          </w:p>
        </w:tc>
      </w:tr>
      <w:tr w:rsidR="007D7E21" w:rsidRPr="00A70E0D" w14:paraId="060F0977" w14:textId="77777777" w:rsidTr="00CF5161">
        <w:tblPrEx>
          <w:tblLook w:val="04A0" w:firstRow="1" w:lastRow="0" w:firstColumn="1" w:lastColumn="0" w:noHBand="0" w:noVBand="1"/>
        </w:tblPrEx>
        <w:trPr>
          <w:ins w:id="333" w:author="Kahn, Jason D. (Fed) [2]" w:date="2021-05-26T21:43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4CC7" w14:textId="77777777" w:rsidR="007D7E21" w:rsidRPr="00A70E0D" w:rsidRDefault="007D7E21" w:rsidP="00CF5161">
            <w:pPr>
              <w:pStyle w:val="TAL"/>
              <w:rPr>
                <w:ins w:id="334" w:author="Kahn, Jason D. (Fed) [2]" w:date="2021-05-26T21:43:00Z"/>
                <w:b/>
                <w:bCs/>
              </w:rPr>
            </w:pPr>
            <w:ins w:id="335" w:author="Kahn, Jason D. (Fed) [2]" w:date="2021-05-26T21:43:00Z">
              <w:r w:rsidRPr="00A70E0D">
                <w:t xml:space="preserve">  MIME body part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5F0F" w14:textId="77777777" w:rsidR="007D7E21" w:rsidRPr="00A70E0D" w:rsidRDefault="007D7E21" w:rsidP="00CF5161">
            <w:pPr>
              <w:pStyle w:val="TAL"/>
              <w:rPr>
                <w:ins w:id="336" w:author="Kahn, Jason D. (Fed) [2]" w:date="2021-05-26T21:43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AA87" w14:textId="77777777" w:rsidR="007D7E21" w:rsidRPr="00A70E0D" w:rsidRDefault="007D7E21" w:rsidP="00CF5161">
            <w:pPr>
              <w:pStyle w:val="TAL"/>
              <w:rPr>
                <w:ins w:id="337" w:author="Kahn, Jason D. (Fed) [2]" w:date="2021-05-26T21:43:00Z"/>
              </w:rPr>
            </w:pPr>
            <w:ins w:id="338" w:author="Kahn, Jason D. (Fed) [2]" w:date="2021-05-26T21:43:00Z">
              <w:r w:rsidRPr="00A70E0D">
                <w:rPr>
                  <w:b/>
                </w:rPr>
                <w:t>PIDF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BC10" w14:textId="77777777" w:rsidR="007D7E21" w:rsidRPr="00A70E0D" w:rsidRDefault="007D7E21" w:rsidP="00CF5161">
            <w:pPr>
              <w:pStyle w:val="TAL"/>
              <w:rPr>
                <w:ins w:id="339" w:author="Kahn, Jason D. (Fed) [2]" w:date="2021-05-26T21:4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5C12" w14:textId="77777777" w:rsidR="007D7E21" w:rsidRPr="00A70E0D" w:rsidRDefault="007D7E21" w:rsidP="00CF5161">
            <w:pPr>
              <w:pStyle w:val="TAL"/>
              <w:rPr>
                <w:ins w:id="340" w:author="Kahn, Jason D. (Fed) [2]" w:date="2021-05-26T21:43:00Z"/>
              </w:rPr>
            </w:pPr>
          </w:p>
        </w:tc>
      </w:tr>
      <w:tr w:rsidR="007D7E21" w:rsidRPr="00A70E0D" w14:paraId="61F83CEF" w14:textId="77777777" w:rsidTr="00CF5161">
        <w:tblPrEx>
          <w:tblLook w:val="04A0" w:firstRow="1" w:lastRow="0" w:firstColumn="1" w:lastColumn="0" w:noHBand="0" w:noVBand="1"/>
        </w:tblPrEx>
        <w:trPr>
          <w:ins w:id="341" w:author="Kahn, Jason D. (Fed) [2]" w:date="2021-05-26T21:43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D56D" w14:textId="77777777" w:rsidR="007D7E21" w:rsidRPr="00A70E0D" w:rsidRDefault="007D7E21" w:rsidP="00CF5161">
            <w:pPr>
              <w:pStyle w:val="TAL"/>
              <w:rPr>
                <w:ins w:id="342" w:author="Kahn, Jason D. (Fed) [2]" w:date="2021-05-26T21:43:00Z"/>
                <w:b/>
                <w:bCs/>
              </w:rPr>
            </w:pPr>
            <w:ins w:id="343" w:author="Kahn, Jason D. (Fed) [2]" w:date="2021-05-26T21:43:00Z">
              <w:r w:rsidRPr="00A70E0D">
                <w:t xml:space="preserve">    MIME-part-headers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7D1C" w14:textId="77777777" w:rsidR="007D7E21" w:rsidRPr="00A70E0D" w:rsidRDefault="007D7E21" w:rsidP="00CF5161">
            <w:pPr>
              <w:pStyle w:val="TAL"/>
              <w:rPr>
                <w:ins w:id="344" w:author="Kahn, Jason D. (Fed) [2]" w:date="2021-05-26T21:43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4BB9" w14:textId="77777777" w:rsidR="007D7E21" w:rsidRPr="00A70E0D" w:rsidRDefault="007D7E21" w:rsidP="00CF5161">
            <w:pPr>
              <w:pStyle w:val="TAL"/>
              <w:rPr>
                <w:ins w:id="345" w:author="Kahn, Jason D. (Fed) [2]" w:date="2021-05-26T21:43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ED05" w14:textId="77777777" w:rsidR="007D7E21" w:rsidRPr="00A70E0D" w:rsidRDefault="007D7E21" w:rsidP="00CF5161">
            <w:pPr>
              <w:pStyle w:val="TAL"/>
              <w:rPr>
                <w:ins w:id="346" w:author="Kahn, Jason D. (Fed) [2]" w:date="2021-05-26T21:4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B979" w14:textId="77777777" w:rsidR="007D7E21" w:rsidRPr="00A70E0D" w:rsidRDefault="007D7E21" w:rsidP="00CF5161">
            <w:pPr>
              <w:pStyle w:val="TAL"/>
              <w:rPr>
                <w:ins w:id="347" w:author="Kahn, Jason D. (Fed) [2]" w:date="2021-05-26T21:43:00Z"/>
              </w:rPr>
            </w:pPr>
          </w:p>
        </w:tc>
      </w:tr>
      <w:tr w:rsidR="007D7E21" w:rsidRPr="00A70E0D" w14:paraId="31D32531" w14:textId="77777777" w:rsidTr="00CF5161">
        <w:tblPrEx>
          <w:tblLook w:val="04A0" w:firstRow="1" w:lastRow="0" w:firstColumn="1" w:lastColumn="0" w:noHBand="0" w:noVBand="1"/>
        </w:tblPrEx>
        <w:trPr>
          <w:ins w:id="348" w:author="Kahn, Jason D. (Fed) [2]" w:date="2021-05-26T21:43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7ED5" w14:textId="77777777" w:rsidR="007D7E21" w:rsidRPr="00A70E0D" w:rsidRDefault="007D7E21" w:rsidP="00CF5161">
            <w:pPr>
              <w:pStyle w:val="TAL"/>
              <w:rPr>
                <w:ins w:id="349" w:author="Kahn, Jason D. (Fed) [2]" w:date="2021-05-26T21:43:00Z"/>
                <w:b/>
                <w:bCs/>
              </w:rPr>
            </w:pPr>
            <w:ins w:id="350" w:author="Kahn, Jason D. (Fed) [2]" w:date="2021-05-26T21:43:00Z">
              <w:r w:rsidRPr="00A70E0D">
                <w:t xml:space="preserve">      Content-Type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7B56" w14:textId="77777777" w:rsidR="007D7E21" w:rsidRPr="00A70E0D" w:rsidRDefault="007D7E21" w:rsidP="00CF5161">
            <w:pPr>
              <w:pStyle w:val="TAL"/>
              <w:rPr>
                <w:ins w:id="351" w:author="Kahn, Jason D. (Fed) [2]" w:date="2021-05-26T21:43:00Z"/>
              </w:rPr>
            </w:pPr>
            <w:ins w:id="352" w:author="Kahn, Jason D. (Fed) [2]" w:date="2021-05-26T21:43:00Z">
              <w:r w:rsidRPr="00A70E0D">
                <w:rPr>
                  <w:iCs/>
                </w:rPr>
                <w:t>"application/</w:t>
              </w:r>
              <w:proofErr w:type="spellStart"/>
              <w:r w:rsidRPr="00A70E0D">
                <w:rPr>
                  <w:iCs/>
                </w:rPr>
                <w:t>pidf+xml</w:t>
              </w:r>
              <w:proofErr w:type="spellEnd"/>
              <w:r w:rsidRPr="00A70E0D">
                <w:rPr>
                  <w:iCs/>
                </w:rPr>
                <w:t>"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5070" w14:textId="77777777" w:rsidR="007D7E21" w:rsidRPr="00A70E0D" w:rsidRDefault="007D7E21" w:rsidP="00CF5161">
            <w:pPr>
              <w:pStyle w:val="TAL"/>
              <w:rPr>
                <w:ins w:id="353" w:author="Kahn, Jason D. (Fed) [2]" w:date="2021-05-26T21:43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8306" w14:textId="77777777" w:rsidR="007D7E21" w:rsidRPr="00A70E0D" w:rsidRDefault="007D7E21" w:rsidP="00CF5161">
            <w:pPr>
              <w:pStyle w:val="TAL"/>
              <w:rPr>
                <w:ins w:id="354" w:author="Kahn, Jason D. (Fed) [2]" w:date="2021-05-26T21:4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48B6" w14:textId="77777777" w:rsidR="007D7E21" w:rsidRPr="00A70E0D" w:rsidRDefault="007D7E21" w:rsidP="00CF5161">
            <w:pPr>
              <w:pStyle w:val="TAL"/>
              <w:rPr>
                <w:ins w:id="355" w:author="Kahn, Jason D. (Fed) [2]" w:date="2021-05-26T21:43:00Z"/>
              </w:rPr>
            </w:pPr>
          </w:p>
        </w:tc>
      </w:tr>
      <w:tr w:rsidR="007D7E21" w:rsidRPr="00A70E0D" w14:paraId="3C98D781" w14:textId="77777777" w:rsidTr="00CF5161">
        <w:tblPrEx>
          <w:tblLook w:val="04A0" w:firstRow="1" w:lastRow="0" w:firstColumn="1" w:lastColumn="0" w:noHBand="0" w:noVBand="1"/>
        </w:tblPrEx>
        <w:trPr>
          <w:ins w:id="356" w:author="Kahn, Jason D. (Fed) [2]" w:date="2021-05-26T21:43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8FB0" w14:textId="77777777" w:rsidR="007D7E21" w:rsidRPr="00A70E0D" w:rsidRDefault="007D7E21" w:rsidP="00CF5161">
            <w:pPr>
              <w:pStyle w:val="TAL"/>
              <w:rPr>
                <w:ins w:id="357" w:author="Kahn, Jason D. (Fed) [2]" w:date="2021-05-26T21:43:00Z"/>
                <w:b/>
                <w:bCs/>
              </w:rPr>
            </w:pPr>
            <w:ins w:id="358" w:author="Kahn, Jason D. (Fed) [2]" w:date="2021-05-26T21:43:00Z">
              <w:r w:rsidRPr="00A70E0D">
                <w:t xml:space="preserve">    MIME-part-body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FFF9" w14:textId="77777777" w:rsidR="007D7E21" w:rsidRPr="00A70E0D" w:rsidRDefault="007D7E21" w:rsidP="00CF5161">
            <w:pPr>
              <w:pStyle w:val="TAL"/>
              <w:rPr>
                <w:ins w:id="359" w:author="Kahn, Jason D. (Fed) [2]" w:date="2021-05-26T21:43:00Z"/>
              </w:rPr>
            </w:pPr>
            <w:ins w:id="360" w:author="Kahn, Jason D. (Fed) [2]" w:date="2021-05-26T21:43:00Z">
              <w:r w:rsidRPr="00A70E0D">
                <w:t>PIDF as described in Table 5.8.3.3-3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AD4E" w14:textId="77777777" w:rsidR="007D7E21" w:rsidRPr="00A70E0D" w:rsidRDefault="007D7E21" w:rsidP="00CF5161">
            <w:pPr>
              <w:pStyle w:val="TAL"/>
              <w:rPr>
                <w:ins w:id="361" w:author="Kahn, Jason D. (Fed) [2]" w:date="2021-05-26T21:43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4581" w14:textId="77777777" w:rsidR="007D7E21" w:rsidRPr="00A70E0D" w:rsidRDefault="007D7E21" w:rsidP="00CF5161">
            <w:pPr>
              <w:pStyle w:val="TAL"/>
              <w:rPr>
                <w:ins w:id="362" w:author="Kahn, Jason D. (Fed) [2]" w:date="2021-05-26T21:4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3A3C" w14:textId="77777777" w:rsidR="007D7E21" w:rsidRPr="00A70E0D" w:rsidRDefault="007D7E21" w:rsidP="00CF5161">
            <w:pPr>
              <w:pStyle w:val="TAL"/>
              <w:rPr>
                <w:ins w:id="363" w:author="Kahn, Jason D. (Fed) [2]" w:date="2021-05-26T21:43:00Z"/>
              </w:rPr>
            </w:pPr>
          </w:p>
        </w:tc>
      </w:tr>
    </w:tbl>
    <w:p w14:paraId="4E90432F" w14:textId="77777777" w:rsidR="007D7E21" w:rsidRPr="00A70E0D" w:rsidRDefault="007D7E21" w:rsidP="007D7E21">
      <w:pPr>
        <w:rPr>
          <w:ins w:id="364" w:author="Kahn, Jason D. (Fed) [2]" w:date="2021-05-26T21:43:00Z"/>
        </w:rPr>
      </w:pPr>
    </w:p>
    <w:p w14:paraId="0F6E3B51" w14:textId="77777777" w:rsidR="007D7E21" w:rsidRPr="00A70E0D" w:rsidRDefault="007D7E21" w:rsidP="007D7E21">
      <w:pPr>
        <w:pStyle w:val="TH"/>
        <w:rPr>
          <w:ins w:id="365" w:author="Kahn, Jason D. (Fed) [2]" w:date="2021-05-26T21:43:00Z"/>
        </w:rPr>
      </w:pPr>
      <w:ins w:id="366" w:author="Kahn, Jason D. (Fed) [2]" w:date="2021-05-26T21:43:00Z">
        <w:r w:rsidRPr="00A70E0D">
          <w:t xml:space="preserve">Table 5.8.3.3-3: </w:t>
        </w:r>
        <w:r w:rsidRPr="00A70E0D">
          <w:rPr>
            <w:lang w:eastAsia="ko-KR"/>
          </w:rPr>
          <w:t>PIDF in SIP NOTIFY</w:t>
        </w:r>
        <w:r w:rsidRPr="00A70E0D">
          <w:t xml:space="preserve"> (Table 5.8.3.3-2)</w:t>
        </w:r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7D7E21" w:rsidRPr="00A70E0D" w14:paraId="29000A7A" w14:textId="77777777" w:rsidTr="00CF5161">
        <w:trPr>
          <w:ins w:id="367" w:author="Kahn, Jason D. (Fed) [2]" w:date="2021-05-26T21:43:00Z"/>
        </w:trPr>
        <w:tc>
          <w:tcPr>
            <w:tcW w:w="9639" w:type="dxa"/>
            <w:gridSpan w:val="5"/>
          </w:tcPr>
          <w:p w14:paraId="12E652B8" w14:textId="77777777" w:rsidR="007D7E21" w:rsidRPr="00A70E0D" w:rsidRDefault="007D7E21" w:rsidP="00CF5161">
            <w:pPr>
              <w:pStyle w:val="TAL"/>
              <w:rPr>
                <w:ins w:id="368" w:author="Kahn, Jason D. (Fed) [2]" w:date="2021-05-26T21:43:00Z"/>
              </w:rPr>
            </w:pPr>
            <w:ins w:id="369" w:author="Kahn, Jason D. (Fed) [2]" w:date="2021-05-26T21:43:00Z">
              <w:r w:rsidRPr="00A70E0D">
                <w:t>Derivation Path: TS 36.579-1 [2], Table 5.5.3.5.2-1</w:t>
              </w:r>
            </w:ins>
          </w:p>
        </w:tc>
      </w:tr>
      <w:tr w:rsidR="007D7E21" w:rsidRPr="00A70E0D" w14:paraId="7479BD4A" w14:textId="77777777" w:rsidTr="00CF5161">
        <w:tblPrEx>
          <w:tblLook w:val="04A0" w:firstRow="1" w:lastRow="0" w:firstColumn="1" w:lastColumn="0" w:noHBand="0" w:noVBand="1"/>
        </w:tblPrEx>
        <w:trPr>
          <w:ins w:id="370" w:author="Kahn, Jason D. (Fed) [2]" w:date="2021-05-26T21:43:00Z"/>
        </w:trPr>
        <w:tc>
          <w:tcPr>
            <w:tcW w:w="2835" w:type="dxa"/>
          </w:tcPr>
          <w:p w14:paraId="019EB58D" w14:textId="77777777" w:rsidR="007D7E21" w:rsidRPr="00A70E0D" w:rsidRDefault="007D7E21" w:rsidP="00CF5161">
            <w:pPr>
              <w:pStyle w:val="TAH"/>
              <w:rPr>
                <w:ins w:id="371" w:author="Kahn, Jason D. (Fed) [2]" w:date="2021-05-26T21:43:00Z"/>
              </w:rPr>
            </w:pPr>
            <w:ins w:id="372" w:author="Kahn, Jason D. (Fed) [2]" w:date="2021-05-26T21:43:00Z">
              <w:r w:rsidRPr="00A70E0D">
                <w:t>Information Element</w:t>
              </w:r>
            </w:ins>
          </w:p>
        </w:tc>
        <w:tc>
          <w:tcPr>
            <w:tcW w:w="2126" w:type="dxa"/>
          </w:tcPr>
          <w:p w14:paraId="40A7A3C9" w14:textId="77777777" w:rsidR="007D7E21" w:rsidRPr="00A70E0D" w:rsidRDefault="007D7E21" w:rsidP="00CF5161">
            <w:pPr>
              <w:pStyle w:val="TAH"/>
              <w:rPr>
                <w:ins w:id="373" w:author="Kahn, Jason D. (Fed) [2]" w:date="2021-05-26T21:43:00Z"/>
              </w:rPr>
            </w:pPr>
            <w:ins w:id="374" w:author="Kahn, Jason D. (Fed) [2]" w:date="2021-05-26T21:43:00Z">
              <w:r w:rsidRPr="00A70E0D">
                <w:t>Value/remark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A432D62" w14:textId="77777777" w:rsidR="007D7E21" w:rsidRPr="00A70E0D" w:rsidRDefault="007D7E21" w:rsidP="00CF5161">
            <w:pPr>
              <w:pStyle w:val="TAH"/>
              <w:rPr>
                <w:ins w:id="375" w:author="Kahn, Jason D. (Fed) [2]" w:date="2021-05-26T21:43:00Z"/>
              </w:rPr>
            </w:pPr>
            <w:ins w:id="376" w:author="Kahn, Jason D. (Fed) [2]" w:date="2021-05-26T21:43:00Z">
              <w:r w:rsidRPr="00A70E0D">
                <w:t>Comment</w:t>
              </w:r>
            </w:ins>
          </w:p>
        </w:tc>
        <w:tc>
          <w:tcPr>
            <w:tcW w:w="1418" w:type="dxa"/>
          </w:tcPr>
          <w:p w14:paraId="7E310C52" w14:textId="77777777" w:rsidR="007D7E21" w:rsidRPr="00A70E0D" w:rsidRDefault="007D7E21" w:rsidP="00CF5161">
            <w:pPr>
              <w:pStyle w:val="TAH"/>
              <w:rPr>
                <w:ins w:id="377" w:author="Kahn, Jason D. (Fed) [2]" w:date="2021-05-26T21:43:00Z"/>
              </w:rPr>
            </w:pPr>
            <w:ins w:id="378" w:author="Kahn, Jason D. (Fed) [2]" w:date="2021-05-26T21:43:00Z">
              <w:r w:rsidRPr="00A70E0D">
                <w:t>Reference</w:t>
              </w:r>
            </w:ins>
          </w:p>
        </w:tc>
        <w:tc>
          <w:tcPr>
            <w:tcW w:w="1134" w:type="dxa"/>
          </w:tcPr>
          <w:p w14:paraId="3AB2B294" w14:textId="77777777" w:rsidR="007D7E21" w:rsidRPr="00A70E0D" w:rsidRDefault="007D7E21" w:rsidP="00CF5161">
            <w:pPr>
              <w:pStyle w:val="TAH"/>
              <w:rPr>
                <w:ins w:id="379" w:author="Kahn, Jason D. (Fed) [2]" w:date="2021-05-26T21:43:00Z"/>
              </w:rPr>
            </w:pPr>
            <w:ins w:id="380" w:author="Kahn, Jason D. (Fed) [2]" w:date="2021-05-26T21:43:00Z">
              <w:r w:rsidRPr="00A70E0D">
                <w:t>Condition</w:t>
              </w:r>
            </w:ins>
          </w:p>
        </w:tc>
      </w:tr>
      <w:tr w:rsidR="007D7E21" w:rsidRPr="00A70E0D" w14:paraId="46BD676B" w14:textId="77777777" w:rsidTr="00CF5161">
        <w:tblPrEx>
          <w:tblLook w:val="04A0" w:firstRow="1" w:lastRow="0" w:firstColumn="1" w:lastColumn="0" w:noHBand="0" w:noVBand="1"/>
        </w:tblPrEx>
        <w:trPr>
          <w:ins w:id="381" w:author="Kahn, Jason D. (Fed) [2]" w:date="2021-05-26T21:43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C4CD" w14:textId="77777777" w:rsidR="007D7E21" w:rsidRPr="00A70E0D" w:rsidRDefault="007D7E21" w:rsidP="00CF5161">
            <w:pPr>
              <w:pStyle w:val="TAL"/>
              <w:rPr>
                <w:ins w:id="382" w:author="Kahn, Jason D. (Fed) [2]" w:date="2021-05-26T21:43:00Z"/>
              </w:rPr>
            </w:pPr>
            <w:ins w:id="383" w:author="Kahn, Jason D. (Fed) [2]" w:date="2021-05-26T21:43:00Z">
              <w:r w:rsidRPr="00A70E0D">
                <w:t>presence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F5AA" w14:textId="77777777" w:rsidR="007D7E21" w:rsidRPr="00A70E0D" w:rsidRDefault="007D7E21" w:rsidP="00CF5161">
            <w:pPr>
              <w:pStyle w:val="TAL"/>
              <w:rPr>
                <w:ins w:id="384" w:author="Kahn, Jason D. (Fed) [2]" w:date="2021-05-26T21:43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6B13" w14:textId="77777777" w:rsidR="007D7E21" w:rsidRPr="00A70E0D" w:rsidRDefault="007D7E21" w:rsidP="00CF5161">
            <w:pPr>
              <w:pStyle w:val="TAL"/>
              <w:rPr>
                <w:ins w:id="385" w:author="Kahn, Jason D. (Fed) [2]" w:date="2021-05-26T21:43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9C75" w14:textId="77777777" w:rsidR="007D7E21" w:rsidRPr="00A70E0D" w:rsidRDefault="007D7E21" w:rsidP="00CF5161">
            <w:pPr>
              <w:pStyle w:val="TAL"/>
              <w:rPr>
                <w:ins w:id="386" w:author="Kahn, Jason D. (Fed) [2]" w:date="2021-05-26T21:4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0534" w14:textId="77777777" w:rsidR="007D7E21" w:rsidRPr="00A70E0D" w:rsidRDefault="007D7E21" w:rsidP="00CF5161">
            <w:pPr>
              <w:pStyle w:val="TAL"/>
              <w:rPr>
                <w:ins w:id="387" w:author="Kahn, Jason D. (Fed) [2]" w:date="2021-05-26T21:43:00Z"/>
              </w:rPr>
            </w:pPr>
          </w:p>
        </w:tc>
      </w:tr>
      <w:tr w:rsidR="007D7E21" w:rsidRPr="00A70E0D" w14:paraId="5286244D" w14:textId="77777777" w:rsidTr="00CF5161">
        <w:tblPrEx>
          <w:tblLook w:val="04A0" w:firstRow="1" w:lastRow="0" w:firstColumn="1" w:lastColumn="0" w:noHBand="0" w:noVBand="1"/>
        </w:tblPrEx>
        <w:trPr>
          <w:ins w:id="388" w:author="Kahn, Jason D. (Fed) [2]" w:date="2021-05-26T21:43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514E" w14:textId="77777777" w:rsidR="007D7E21" w:rsidRPr="00A70E0D" w:rsidRDefault="007D7E21" w:rsidP="00CF5161">
            <w:pPr>
              <w:pStyle w:val="TAL"/>
              <w:rPr>
                <w:ins w:id="389" w:author="Kahn, Jason D. (Fed) [2]" w:date="2021-05-26T21:43:00Z"/>
              </w:rPr>
            </w:pPr>
            <w:ins w:id="390" w:author="Kahn, Jason D. (Fed) [2]" w:date="2021-05-26T21:43:00Z">
              <w:r w:rsidRPr="00A70E0D">
                <w:t xml:space="preserve">  entity attribute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0A94" w14:textId="77777777" w:rsidR="007D7E21" w:rsidRPr="00A70E0D" w:rsidRDefault="007D7E21" w:rsidP="00CF5161">
            <w:pPr>
              <w:pStyle w:val="TAL"/>
              <w:rPr>
                <w:ins w:id="391" w:author="Kahn, Jason D. (Fed) [2]" w:date="2021-05-26T21:43:00Z"/>
              </w:rPr>
            </w:pPr>
            <w:ins w:id="392" w:author="Kahn, Jason D. (Fed) [2]" w:date="2021-05-26T21:43:00Z">
              <w:r w:rsidRPr="00A70E0D">
                <w:t xml:space="preserve">Encrypted URI (NOTE 1) with value set to </w:t>
              </w:r>
              <w:proofErr w:type="spellStart"/>
              <w:r w:rsidRPr="00A70E0D">
                <w:t>px_MCPTT_ID_User_A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C9AD" w14:textId="77777777" w:rsidR="007D7E21" w:rsidRPr="00A70E0D" w:rsidRDefault="007D7E21" w:rsidP="00CF5161">
            <w:pPr>
              <w:pStyle w:val="TAL"/>
              <w:rPr>
                <w:ins w:id="393" w:author="Kahn, Jason D. (Fed) [2]" w:date="2021-05-26T21:43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B9B4" w14:textId="77777777" w:rsidR="007D7E21" w:rsidRPr="00A70E0D" w:rsidRDefault="007D7E21" w:rsidP="00CF5161">
            <w:pPr>
              <w:pStyle w:val="TAL"/>
              <w:rPr>
                <w:ins w:id="394" w:author="Kahn, Jason D. (Fed) [2]" w:date="2021-05-26T21:4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0FA6" w14:textId="77777777" w:rsidR="007D7E21" w:rsidRPr="00A70E0D" w:rsidRDefault="007D7E21" w:rsidP="00CF5161">
            <w:pPr>
              <w:pStyle w:val="TAL"/>
              <w:rPr>
                <w:ins w:id="395" w:author="Kahn, Jason D. (Fed) [2]" w:date="2021-05-26T21:43:00Z"/>
              </w:rPr>
            </w:pPr>
          </w:p>
        </w:tc>
      </w:tr>
      <w:tr w:rsidR="007D7E21" w:rsidRPr="00A70E0D" w14:paraId="77903ED5" w14:textId="77777777" w:rsidTr="00CF5161">
        <w:tblPrEx>
          <w:tblLook w:val="04A0" w:firstRow="1" w:lastRow="0" w:firstColumn="1" w:lastColumn="0" w:noHBand="0" w:noVBand="1"/>
        </w:tblPrEx>
        <w:trPr>
          <w:ins w:id="396" w:author="Kahn, Jason D. (Fed) [2]" w:date="2021-05-26T21:43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855F" w14:textId="77777777" w:rsidR="007D7E21" w:rsidRPr="00A70E0D" w:rsidRDefault="007D7E21" w:rsidP="00CF5161">
            <w:pPr>
              <w:pStyle w:val="TAL"/>
              <w:rPr>
                <w:ins w:id="397" w:author="Kahn, Jason D. (Fed) [2]" w:date="2021-05-26T21:43:00Z"/>
              </w:rPr>
            </w:pPr>
            <w:ins w:id="398" w:author="Kahn, Jason D. (Fed) [2]" w:date="2021-05-26T21:43:00Z">
              <w:r w:rsidRPr="00A70E0D">
                <w:t xml:space="preserve">  tuple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80D4" w14:textId="77777777" w:rsidR="007D7E21" w:rsidRPr="00A70E0D" w:rsidRDefault="007D7E21" w:rsidP="00CF5161">
            <w:pPr>
              <w:pStyle w:val="TAL"/>
              <w:rPr>
                <w:ins w:id="399" w:author="Kahn, Jason D. (Fed) [2]" w:date="2021-05-26T21:43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0D79" w14:textId="77777777" w:rsidR="007D7E21" w:rsidRPr="00A70E0D" w:rsidRDefault="007D7E21" w:rsidP="00CF5161">
            <w:pPr>
              <w:pStyle w:val="TAL"/>
              <w:rPr>
                <w:ins w:id="400" w:author="Kahn, Jason D. (Fed) [2]" w:date="2021-05-26T21:43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A73D" w14:textId="77777777" w:rsidR="007D7E21" w:rsidRPr="00A70E0D" w:rsidRDefault="007D7E21" w:rsidP="00CF5161">
            <w:pPr>
              <w:pStyle w:val="TAL"/>
              <w:rPr>
                <w:ins w:id="401" w:author="Kahn, Jason D. (Fed) [2]" w:date="2021-05-26T21:4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7F30" w14:textId="77777777" w:rsidR="007D7E21" w:rsidRPr="00A70E0D" w:rsidRDefault="007D7E21" w:rsidP="00CF5161">
            <w:pPr>
              <w:pStyle w:val="TAL"/>
              <w:rPr>
                <w:ins w:id="402" w:author="Kahn, Jason D. (Fed) [2]" w:date="2021-05-26T21:43:00Z"/>
              </w:rPr>
            </w:pPr>
          </w:p>
        </w:tc>
      </w:tr>
      <w:tr w:rsidR="007D7E21" w:rsidRPr="00A70E0D" w14:paraId="683B46F5" w14:textId="77777777" w:rsidTr="00CF5161">
        <w:tblPrEx>
          <w:tblLook w:val="04A0" w:firstRow="1" w:lastRow="0" w:firstColumn="1" w:lastColumn="0" w:noHBand="0" w:noVBand="1"/>
        </w:tblPrEx>
        <w:trPr>
          <w:ins w:id="403" w:author="Kahn, Jason D. (Fed) [2]" w:date="2021-05-26T21:43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6EE2" w14:textId="77777777" w:rsidR="007D7E21" w:rsidRPr="00A70E0D" w:rsidRDefault="007D7E21" w:rsidP="00CF5161">
            <w:pPr>
              <w:pStyle w:val="TAL"/>
              <w:rPr>
                <w:ins w:id="404" w:author="Kahn, Jason D. (Fed) [2]" w:date="2021-05-26T21:43:00Z"/>
              </w:rPr>
            </w:pPr>
            <w:ins w:id="405" w:author="Kahn, Jason D. (Fed) [2]" w:date="2021-05-26T21:43:00Z">
              <w:r w:rsidRPr="00A70E0D">
                <w:t xml:space="preserve">    id attribute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B788" w14:textId="77777777" w:rsidR="007D7E21" w:rsidRPr="00A70E0D" w:rsidRDefault="007D7E21" w:rsidP="00CF5161">
            <w:pPr>
              <w:pStyle w:val="TAL"/>
              <w:rPr>
                <w:ins w:id="406" w:author="Kahn, Jason D. (Fed) [2]" w:date="2021-05-26T21:43:00Z"/>
              </w:rPr>
            </w:pPr>
            <w:ins w:id="407" w:author="Kahn, Jason D. (Fed) [2]" w:date="2021-05-26T21:43:00Z">
              <w:r w:rsidRPr="00A70E0D">
                <w:t xml:space="preserve">Encrypted URI (NOTE 1) with value set to the </w:t>
              </w:r>
              <w:proofErr w:type="spellStart"/>
              <w:r w:rsidRPr="00A70E0D">
                <w:t>mcptt</w:t>
              </w:r>
              <w:proofErr w:type="spellEnd"/>
              <w:r w:rsidRPr="00A70E0D">
                <w:t>-client-id as provided by the UE at registration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B7BF" w14:textId="77777777" w:rsidR="007D7E21" w:rsidRPr="00A70E0D" w:rsidRDefault="007D7E21" w:rsidP="00CF5161">
            <w:pPr>
              <w:pStyle w:val="TAL"/>
              <w:rPr>
                <w:ins w:id="408" w:author="Kahn, Jason D. (Fed) [2]" w:date="2021-05-26T21:43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DDF8" w14:textId="77777777" w:rsidR="007D7E21" w:rsidRPr="00A70E0D" w:rsidRDefault="007D7E21" w:rsidP="00CF5161">
            <w:pPr>
              <w:pStyle w:val="TAL"/>
              <w:rPr>
                <w:ins w:id="409" w:author="Kahn, Jason D. (Fed) [2]" w:date="2021-05-26T21:4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6D27" w14:textId="77777777" w:rsidR="007D7E21" w:rsidRPr="00A70E0D" w:rsidRDefault="007D7E21" w:rsidP="00CF5161">
            <w:pPr>
              <w:pStyle w:val="TAL"/>
              <w:rPr>
                <w:ins w:id="410" w:author="Kahn, Jason D. (Fed) [2]" w:date="2021-05-26T21:43:00Z"/>
              </w:rPr>
            </w:pPr>
          </w:p>
        </w:tc>
      </w:tr>
      <w:tr w:rsidR="007D7E21" w:rsidRPr="00A70E0D" w14:paraId="2038731A" w14:textId="77777777" w:rsidTr="00CF5161">
        <w:tblPrEx>
          <w:tblLook w:val="04A0" w:firstRow="1" w:lastRow="0" w:firstColumn="1" w:lastColumn="0" w:noHBand="0" w:noVBand="1"/>
        </w:tblPrEx>
        <w:trPr>
          <w:ins w:id="411" w:author="Kahn, Jason D. (Fed) [2]" w:date="2021-05-26T21:43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2462" w14:textId="77777777" w:rsidR="007D7E21" w:rsidRPr="00A70E0D" w:rsidRDefault="007D7E21" w:rsidP="00CF5161">
            <w:pPr>
              <w:pStyle w:val="TAL"/>
              <w:rPr>
                <w:ins w:id="412" w:author="Kahn, Jason D. (Fed) [2]" w:date="2021-05-26T21:43:00Z"/>
              </w:rPr>
            </w:pPr>
            <w:ins w:id="413" w:author="Kahn, Jason D. (Fed) [2]" w:date="2021-05-26T21:43:00Z">
              <w:r w:rsidRPr="00A70E0D">
                <w:t xml:space="preserve">    status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9559" w14:textId="77777777" w:rsidR="007D7E21" w:rsidRPr="00A70E0D" w:rsidRDefault="007D7E21" w:rsidP="00CF5161">
            <w:pPr>
              <w:pStyle w:val="TAL"/>
              <w:rPr>
                <w:ins w:id="414" w:author="Kahn, Jason D. (Fed) [2]" w:date="2021-05-26T21:43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57B0" w14:textId="77777777" w:rsidR="007D7E21" w:rsidRPr="00A70E0D" w:rsidRDefault="007D7E21" w:rsidP="00CF5161">
            <w:pPr>
              <w:pStyle w:val="TAL"/>
              <w:rPr>
                <w:ins w:id="415" w:author="Kahn, Jason D. (Fed) [2]" w:date="2021-05-26T21:43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EB68" w14:textId="77777777" w:rsidR="007D7E21" w:rsidRPr="00A70E0D" w:rsidRDefault="007D7E21" w:rsidP="00CF5161">
            <w:pPr>
              <w:pStyle w:val="TAL"/>
              <w:rPr>
                <w:ins w:id="416" w:author="Kahn, Jason D. (Fed) [2]" w:date="2021-05-26T21:43:00Z"/>
              </w:rPr>
            </w:pPr>
            <w:ins w:id="417" w:author="Kahn, Jason D. (Fed) [2]" w:date="2021-05-26T21:43:00Z">
              <w:r w:rsidRPr="00A70E0D">
                <w:t>TS 24.379 [9] clause 9A.2.2.2.5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C0E9" w14:textId="77777777" w:rsidR="007D7E21" w:rsidRPr="00A70E0D" w:rsidRDefault="007D7E21" w:rsidP="00CF5161">
            <w:pPr>
              <w:pStyle w:val="TAL"/>
              <w:rPr>
                <w:ins w:id="418" w:author="Kahn, Jason D. (Fed) [2]" w:date="2021-05-26T21:43:00Z"/>
              </w:rPr>
            </w:pPr>
          </w:p>
        </w:tc>
      </w:tr>
      <w:tr w:rsidR="007D7E21" w:rsidRPr="00A70E0D" w14:paraId="569A9485" w14:textId="77777777" w:rsidTr="00CF5161">
        <w:tblPrEx>
          <w:tblLook w:val="04A0" w:firstRow="1" w:lastRow="0" w:firstColumn="1" w:lastColumn="0" w:noHBand="0" w:noVBand="1"/>
        </w:tblPrEx>
        <w:trPr>
          <w:ins w:id="419" w:author="Kahn, Jason D. (Fed) [2]" w:date="2021-05-26T21:43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78B9" w14:textId="77777777" w:rsidR="007D7E21" w:rsidRPr="00A70E0D" w:rsidRDefault="007D7E21" w:rsidP="00CF5161">
            <w:pPr>
              <w:pStyle w:val="TAL"/>
              <w:rPr>
                <w:ins w:id="420" w:author="Kahn, Jason D. (Fed) [2]" w:date="2021-05-26T21:43:00Z"/>
              </w:rPr>
            </w:pPr>
            <w:ins w:id="421" w:author="Kahn, Jason D. (Fed) [2]" w:date="2021-05-26T21:43:00Z">
              <w:r w:rsidRPr="00A70E0D">
                <w:t xml:space="preserve">      </w:t>
              </w:r>
              <w:proofErr w:type="spellStart"/>
              <w:r w:rsidRPr="00A70E0D">
                <w:t>functionalAlias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279A" w14:textId="77777777" w:rsidR="007D7E21" w:rsidRPr="00A70E0D" w:rsidRDefault="007D7E21" w:rsidP="00CF5161">
            <w:pPr>
              <w:pStyle w:val="TAL"/>
              <w:rPr>
                <w:ins w:id="422" w:author="Kahn, Jason D. (Fed) [2]" w:date="2021-05-26T21:43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02FB" w14:textId="77777777" w:rsidR="007D7E21" w:rsidRPr="00A70E0D" w:rsidRDefault="007D7E21" w:rsidP="00CF5161">
            <w:pPr>
              <w:pStyle w:val="TAL"/>
              <w:rPr>
                <w:ins w:id="423" w:author="Kahn, Jason D. (Fed) [2]" w:date="2021-05-26T21:43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2E54" w14:textId="77777777" w:rsidR="007D7E21" w:rsidRPr="00A70E0D" w:rsidRDefault="007D7E21" w:rsidP="00CF5161">
            <w:pPr>
              <w:pStyle w:val="TAL"/>
              <w:rPr>
                <w:ins w:id="424" w:author="Kahn, Jason D. (Fed) [2]" w:date="2021-05-26T21:4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0982" w14:textId="77777777" w:rsidR="007D7E21" w:rsidRPr="00A70E0D" w:rsidRDefault="007D7E21" w:rsidP="00CF5161">
            <w:pPr>
              <w:pStyle w:val="TAL"/>
              <w:rPr>
                <w:ins w:id="425" w:author="Kahn, Jason D. (Fed) [2]" w:date="2021-05-26T21:43:00Z"/>
              </w:rPr>
            </w:pPr>
          </w:p>
        </w:tc>
      </w:tr>
      <w:tr w:rsidR="007D7E21" w:rsidRPr="00A70E0D" w14:paraId="7F6054E8" w14:textId="77777777" w:rsidTr="00CF5161">
        <w:tblPrEx>
          <w:tblLook w:val="04A0" w:firstRow="1" w:lastRow="0" w:firstColumn="1" w:lastColumn="0" w:noHBand="0" w:noVBand="1"/>
        </w:tblPrEx>
        <w:trPr>
          <w:ins w:id="426" w:author="Kahn, Jason D. (Fed) [2]" w:date="2021-05-26T21:43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996C" w14:textId="77777777" w:rsidR="007D7E21" w:rsidRPr="00A70E0D" w:rsidRDefault="007D7E21" w:rsidP="00CF5161">
            <w:pPr>
              <w:pStyle w:val="TAL"/>
              <w:rPr>
                <w:ins w:id="427" w:author="Kahn, Jason D. (Fed) [2]" w:date="2021-05-26T21:43:00Z"/>
              </w:rPr>
            </w:pPr>
            <w:ins w:id="428" w:author="Kahn, Jason D. (Fed) [2]" w:date="2021-05-26T21:43:00Z">
              <w:r w:rsidRPr="00A70E0D">
                <w:t xml:space="preserve">        </w:t>
              </w:r>
              <w:proofErr w:type="spellStart"/>
              <w:r w:rsidRPr="00A70E0D">
                <w:rPr>
                  <w:lang w:val="en-US"/>
                </w:rPr>
                <w:t>functionalAliasID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7550" w14:textId="77777777" w:rsidR="007D7E21" w:rsidRPr="00A70E0D" w:rsidRDefault="007D7E21" w:rsidP="00CF5161">
            <w:pPr>
              <w:pStyle w:val="TAL"/>
              <w:rPr>
                <w:ins w:id="429" w:author="Kahn, Jason D. (Fed) [2]" w:date="2021-05-26T21:43:00Z"/>
              </w:rPr>
            </w:pPr>
            <w:ins w:id="430" w:author="Kahn, Jason D. (Fed) [2]" w:date="2021-05-26T21:43:00Z">
              <w:r w:rsidRPr="00A70E0D"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56EF" w14:textId="77777777" w:rsidR="007D7E21" w:rsidRPr="00A70E0D" w:rsidRDefault="007D7E21" w:rsidP="00CF5161">
            <w:pPr>
              <w:pStyle w:val="TAL"/>
              <w:rPr>
                <w:ins w:id="431" w:author="Kahn, Jason D. (Fed) [2]" w:date="2021-05-26T21:43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C347" w14:textId="77777777" w:rsidR="007D7E21" w:rsidRPr="00A70E0D" w:rsidRDefault="007D7E21" w:rsidP="00CF5161">
            <w:pPr>
              <w:pStyle w:val="TAL"/>
              <w:rPr>
                <w:ins w:id="432" w:author="Kahn, Jason D. (Fed) [2]" w:date="2021-05-26T21:4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33F7" w14:textId="77777777" w:rsidR="007D7E21" w:rsidRPr="00A70E0D" w:rsidRDefault="007D7E21" w:rsidP="00CF5161">
            <w:pPr>
              <w:pStyle w:val="TAL"/>
              <w:rPr>
                <w:ins w:id="433" w:author="Kahn, Jason D. (Fed) [2]" w:date="2021-05-26T21:43:00Z"/>
              </w:rPr>
            </w:pPr>
          </w:p>
        </w:tc>
      </w:tr>
      <w:tr w:rsidR="007D7E21" w:rsidRPr="00A70E0D" w14:paraId="7D1EFB69" w14:textId="77777777" w:rsidTr="00CF5161">
        <w:tblPrEx>
          <w:tblLook w:val="04A0" w:firstRow="1" w:lastRow="0" w:firstColumn="1" w:lastColumn="0" w:noHBand="0" w:noVBand="1"/>
        </w:tblPrEx>
        <w:trPr>
          <w:ins w:id="434" w:author="Kahn, Jason D. (Fed) [2]" w:date="2021-05-26T21:43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4D3E" w14:textId="77777777" w:rsidR="007D7E21" w:rsidRPr="00A70E0D" w:rsidRDefault="007D7E21" w:rsidP="00CF5161">
            <w:pPr>
              <w:pStyle w:val="TAL"/>
              <w:rPr>
                <w:ins w:id="435" w:author="Kahn, Jason D. (Fed) [2]" w:date="2021-05-26T21:43:00Z"/>
              </w:rPr>
            </w:pPr>
            <w:ins w:id="436" w:author="Kahn, Jason D. (Fed) [2]" w:date="2021-05-26T21:43:00Z">
              <w:r w:rsidRPr="00A70E0D">
                <w:t xml:space="preserve">        status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169E" w14:textId="77777777" w:rsidR="007D7E21" w:rsidRPr="00A70E0D" w:rsidRDefault="007D7E21" w:rsidP="00CF5161">
            <w:pPr>
              <w:pStyle w:val="TAL"/>
              <w:rPr>
                <w:ins w:id="437" w:author="Kahn, Jason D. (Fed) [2]" w:date="2021-05-26T21:43:00Z"/>
              </w:rPr>
            </w:pPr>
            <w:ins w:id="438" w:author="Kahn, Jason D. (Fed) [2]" w:date="2021-05-26T21:43:00Z">
              <w:r w:rsidRPr="00A70E0D"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9619" w14:textId="77777777" w:rsidR="007D7E21" w:rsidRPr="00A70E0D" w:rsidRDefault="007D7E21" w:rsidP="00CF5161">
            <w:pPr>
              <w:pStyle w:val="TAL"/>
              <w:rPr>
                <w:ins w:id="439" w:author="Kahn, Jason D. (Fed) [2]" w:date="2021-05-26T21:43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09BB" w14:textId="77777777" w:rsidR="007D7E21" w:rsidRPr="00A70E0D" w:rsidRDefault="007D7E21" w:rsidP="00CF5161">
            <w:pPr>
              <w:pStyle w:val="TAL"/>
              <w:rPr>
                <w:ins w:id="440" w:author="Kahn, Jason D. (Fed) [2]" w:date="2021-05-26T21:4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442B" w14:textId="77777777" w:rsidR="007D7E21" w:rsidRPr="00A70E0D" w:rsidRDefault="007D7E21" w:rsidP="00CF5161">
            <w:pPr>
              <w:pStyle w:val="TAL"/>
              <w:rPr>
                <w:ins w:id="441" w:author="Kahn, Jason D. (Fed) [2]" w:date="2021-05-26T21:43:00Z"/>
              </w:rPr>
            </w:pPr>
          </w:p>
        </w:tc>
      </w:tr>
      <w:tr w:rsidR="007D7E21" w:rsidRPr="00A70E0D" w14:paraId="5D57526D" w14:textId="77777777" w:rsidTr="00CF5161">
        <w:tblPrEx>
          <w:tblLook w:val="04A0" w:firstRow="1" w:lastRow="0" w:firstColumn="1" w:lastColumn="0" w:noHBand="0" w:noVBand="1"/>
        </w:tblPrEx>
        <w:trPr>
          <w:ins w:id="442" w:author="Kahn, Jason D. (Fed) [2]" w:date="2021-05-26T21:43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EA86" w14:textId="77777777" w:rsidR="007D7E21" w:rsidRPr="00A70E0D" w:rsidRDefault="007D7E21" w:rsidP="00CF5161">
            <w:pPr>
              <w:pStyle w:val="TAL"/>
              <w:rPr>
                <w:ins w:id="443" w:author="Kahn, Jason D. (Fed) [2]" w:date="2021-05-26T21:43:00Z"/>
              </w:rPr>
            </w:pPr>
            <w:ins w:id="444" w:author="Kahn, Jason D. (Fed) [2]" w:date="2021-05-26T21:43:00Z">
              <w:r w:rsidRPr="00A70E0D">
                <w:t xml:space="preserve">      affiliation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E86E" w14:textId="77777777" w:rsidR="007D7E21" w:rsidRPr="00A70E0D" w:rsidRDefault="007D7E21" w:rsidP="00CF5161">
            <w:pPr>
              <w:pStyle w:val="TAL"/>
              <w:rPr>
                <w:ins w:id="445" w:author="Kahn, Jason D. (Fed) [2]" w:date="2021-05-26T21:43:00Z"/>
              </w:rPr>
            </w:pPr>
            <w:ins w:id="446" w:author="Kahn, Jason D. (Fed) [2]" w:date="2021-05-26T21:43:00Z">
              <w:r w:rsidRPr="00A70E0D"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7DF4" w14:textId="77777777" w:rsidR="007D7E21" w:rsidRPr="00A70E0D" w:rsidRDefault="007D7E21" w:rsidP="00CF5161">
            <w:pPr>
              <w:pStyle w:val="TAL"/>
              <w:rPr>
                <w:ins w:id="447" w:author="Kahn, Jason D. (Fed) [2]" w:date="2021-05-26T21:43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EA1C" w14:textId="77777777" w:rsidR="007D7E21" w:rsidRPr="00A70E0D" w:rsidRDefault="007D7E21" w:rsidP="00CF5161">
            <w:pPr>
              <w:pStyle w:val="TAL"/>
              <w:rPr>
                <w:ins w:id="448" w:author="Kahn, Jason D. (Fed) [2]" w:date="2021-05-26T21:4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004C" w14:textId="77777777" w:rsidR="007D7E21" w:rsidRPr="00A70E0D" w:rsidRDefault="007D7E21" w:rsidP="00CF5161">
            <w:pPr>
              <w:pStyle w:val="TAL"/>
              <w:rPr>
                <w:ins w:id="449" w:author="Kahn, Jason D. (Fed) [2]" w:date="2021-05-26T21:43:00Z"/>
              </w:rPr>
            </w:pPr>
          </w:p>
        </w:tc>
      </w:tr>
      <w:tr w:rsidR="007D7E21" w:rsidRPr="00A70E0D" w14:paraId="5E02F3ED" w14:textId="77777777" w:rsidTr="00CF5161">
        <w:tblPrEx>
          <w:tblLook w:val="04A0" w:firstRow="1" w:lastRow="0" w:firstColumn="1" w:lastColumn="0" w:noHBand="0" w:noVBand="1"/>
        </w:tblPrEx>
        <w:trPr>
          <w:ins w:id="450" w:author="Kahn, Jason D. (Fed) [2]" w:date="2021-05-26T21:43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123C" w14:textId="77777777" w:rsidR="007D7E21" w:rsidRPr="00A70E0D" w:rsidRDefault="007D7E21" w:rsidP="00CF5161">
            <w:pPr>
              <w:pStyle w:val="TAL"/>
              <w:rPr>
                <w:ins w:id="451" w:author="Kahn, Jason D. (Fed) [2]" w:date="2021-05-26T21:43:00Z"/>
              </w:rPr>
            </w:pPr>
            <w:ins w:id="452" w:author="Kahn, Jason D. (Fed) [2]" w:date="2021-05-26T21:43:00Z">
              <w:r w:rsidRPr="00A70E0D">
                <w:t xml:space="preserve">        group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848E" w14:textId="77777777" w:rsidR="007D7E21" w:rsidRPr="00A70E0D" w:rsidRDefault="007D7E21" w:rsidP="00CF5161">
            <w:pPr>
              <w:pStyle w:val="TAL"/>
              <w:rPr>
                <w:ins w:id="453" w:author="Kahn, Jason D. (Fed) [2]" w:date="2021-05-26T21:43:00Z"/>
              </w:rPr>
            </w:pPr>
            <w:ins w:id="454" w:author="Kahn, Jason D. (Fed) [2]" w:date="2021-05-26T21:43:00Z">
              <w:r w:rsidRPr="00A70E0D"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FFB1" w14:textId="77777777" w:rsidR="007D7E21" w:rsidRPr="00A70E0D" w:rsidRDefault="007D7E21" w:rsidP="00CF5161">
            <w:pPr>
              <w:pStyle w:val="TAL"/>
              <w:rPr>
                <w:ins w:id="455" w:author="Kahn, Jason D. (Fed) [2]" w:date="2021-05-26T21:43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2DC6" w14:textId="77777777" w:rsidR="007D7E21" w:rsidRPr="00A70E0D" w:rsidRDefault="007D7E21" w:rsidP="00CF5161">
            <w:pPr>
              <w:pStyle w:val="TAL"/>
              <w:rPr>
                <w:ins w:id="456" w:author="Kahn, Jason D. (Fed) [2]" w:date="2021-05-26T21:4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E429" w14:textId="77777777" w:rsidR="007D7E21" w:rsidRPr="00A70E0D" w:rsidRDefault="007D7E21" w:rsidP="00CF5161">
            <w:pPr>
              <w:pStyle w:val="TAL"/>
              <w:rPr>
                <w:ins w:id="457" w:author="Kahn, Jason D. (Fed) [2]" w:date="2021-05-26T21:43:00Z"/>
              </w:rPr>
            </w:pPr>
          </w:p>
        </w:tc>
      </w:tr>
      <w:tr w:rsidR="007D7E21" w:rsidRPr="00A70E0D" w14:paraId="6CFCB09A" w14:textId="77777777" w:rsidTr="00CF5161">
        <w:tblPrEx>
          <w:tblLook w:val="04A0" w:firstRow="1" w:lastRow="0" w:firstColumn="1" w:lastColumn="0" w:noHBand="0" w:noVBand="1"/>
        </w:tblPrEx>
        <w:trPr>
          <w:ins w:id="458" w:author="Kahn, Jason D. (Fed) [2]" w:date="2021-05-26T21:43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AED4" w14:textId="77777777" w:rsidR="007D7E21" w:rsidRPr="00A70E0D" w:rsidRDefault="007D7E21" w:rsidP="00CF5161">
            <w:pPr>
              <w:pStyle w:val="TAL"/>
              <w:rPr>
                <w:ins w:id="459" w:author="Kahn, Jason D. (Fed) [2]" w:date="2021-05-26T21:43:00Z"/>
              </w:rPr>
            </w:pPr>
            <w:ins w:id="460" w:author="Kahn, Jason D. (Fed) [2]" w:date="2021-05-26T21:43:00Z">
              <w:r w:rsidRPr="00A70E0D">
                <w:t xml:space="preserve">        status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CBC9" w14:textId="77777777" w:rsidR="007D7E21" w:rsidRPr="00A70E0D" w:rsidRDefault="007D7E21" w:rsidP="00CF5161">
            <w:pPr>
              <w:pStyle w:val="TAL"/>
              <w:rPr>
                <w:ins w:id="461" w:author="Kahn, Jason D. (Fed) [2]" w:date="2021-05-26T21:43:00Z"/>
              </w:rPr>
            </w:pPr>
            <w:ins w:id="462" w:author="Kahn, Jason D. (Fed) [2]" w:date="2021-05-26T21:43:00Z">
              <w:r w:rsidRPr="00A70E0D"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D6E0" w14:textId="77777777" w:rsidR="007D7E21" w:rsidRPr="00A70E0D" w:rsidRDefault="007D7E21" w:rsidP="00CF5161">
            <w:pPr>
              <w:pStyle w:val="TAL"/>
              <w:rPr>
                <w:ins w:id="463" w:author="Kahn, Jason D. (Fed) [2]" w:date="2021-05-26T21:43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4F20" w14:textId="77777777" w:rsidR="007D7E21" w:rsidRPr="00A70E0D" w:rsidRDefault="007D7E21" w:rsidP="00CF5161">
            <w:pPr>
              <w:pStyle w:val="TAL"/>
              <w:rPr>
                <w:ins w:id="464" w:author="Kahn, Jason D. (Fed) [2]" w:date="2021-05-26T21:4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734A" w14:textId="77777777" w:rsidR="007D7E21" w:rsidRPr="00A70E0D" w:rsidRDefault="007D7E21" w:rsidP="00CF5161">
            <w:pPr>
              <w:pStyle w:val="TAL"/>
              <w:rPr>
                <w:ins w:id="465" w:author="Kahn, Jason D. (Fed) [2]" w:date="2021-05-26T21:43:00Z"/>
              </w:rPr>
            </w:pPr>
          </w:p>
        </w:tc>
      </w:tr>
    </w:tbl>
    <w:p w14:paraId="350FF22A" w14:textId="77777777" w:rsidR="007D7E21" w:rsidRPr="00A70E0D" w:rsidRDefault="007D7E21" w:rsidP="007D7E21">
      <w:pPr>
        <w:rPr>
          <w:ins w:id="466" w:author="Kahn, Jason D. (Fed) [2]" w:date="2021-05-26T21:43:00Z"/>
        </w:rPr>
      </w:pPr>
    </w:p>
    <w:p w14:paraId="3FCA1697" w14:textId="77777777" w:rsidR="007D7E21" w:rsidRPr="00A70E0D" w:rsidRDefault="007D7E21" w:rsidP="007D7E21">
      <w:pPr>
        <w:pStyle w:val="TH"/>
        <w:rPr>
          <w:ins w:id="467" w:author="Kahn, Jason D. (Fed) [2]" w:date="2021-05-26T21:43:00Z"/>
        </w:rPr>
      </w:pPr>
      <w:ins w:id="468" w:author="Kahn, Jason D. (Fed) [2]" w:date="2021-05-26T21:43:00Z">
        <w:r w:rsidRPr="00A70E0D">
          <w:t>Table 5.8.3.3-4: SIP SUBSCRIBE (step 5, Table 5.8.3.2-1)</w:t>
        </w:r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7D7E21" w:rsidRPr="00A70E0D" w14:paraId="6CC83991" w14:textId="77777777" w:rsidTr="00CF5161">
        <w:trPr>
          <w:tblHeader/>
          <w:ins w:id="469" w:author="Kahn, Jason D. (Fed) [2]" w:date="2021-05-26T21:43:00Z"/>
        </w:trPr>
        <w:tc>
          <w:tcPr>
            <w:tcW w:w="9639" w:type="dxa"/>
            <w:gridSpan w:val="5"/>
          </w:tcPr>
          <w:p w14:paraId="46D176D2" w14:textId="77777777" w:rsidR="007D7E21" w:rsidRPr="00A70E0D" w:rsidRDefault="007D7E21" w:rsidP="00CF5161">
            <w:pPr>
              <w:pStyle w:val="TAL"/>
              <w:rPr>
                <w:ins w:id="470" w:author="Kahn, Jason D. (Fed) [2]" w:date="2021-05-26T21:43:00Z"/>
              </w:rPr>
            </w:pPr>
            <w:ins w:id="471" w:author="Kahn, Jason D. (Fed) [2]" w:date="2021-05-26T21:43:00Z">
              <w:r w:rsidRPr="00A70E0D">
                <w:t>Derivation Path: TS 36.579-1 [2], Table 5.3.24.4-1</w:t>
              </w:r>
            </w:ins>
          </w:p>
        </w:tc>
      </w:tr>
      <w:tr w:rsidR="007D7E21" w:rsidRPr="00A70E0D" w14:paraId="53D61EEE" w14:textId="77777777" w:rsidTr="00CF5161">
        <w:trPr>
          <w:tblHeader/>
          <w:ins w:id="472" w:author="Kahn, Jason D. (Fed) [2]" w:date="2021-05-26T21:43:00Z"/>
        </w:trPr>
        <w:tc>
          <w:tcPr>
            <w:tcW w:w="2835" w:type="dxa"/>
          </w:tcPr>
          <w:p w14:paraId="5855635D" w14:textId="77777777" w:rsidR="007D7E21" w:rsidRPr="00A70E0D" w:rsidRDefault="007D7E21" w:rsidP="00CF5161">
            <w:pPr>
              <w:pStyle w:val="TAH"/>
              <w:rPr>
                <w:ins w:id="473" w:author="Kahn, Jason D. (Fed) [2]" w:date="2021-05-26T21:43:00Z"/>
              </w:rPr>
            </w:pPr>
            <w:ins w:id="474" w:author="Kahn, Jason D. (Fed) [2]" w:date="2021-05-26T21:43:00Z">
              <w:r w:rsidRPr="00A70E0D">
                <w:t>Information Element</w:t>
              </w:r>
            </w:ins>
          </w:p>
        </w:tc>
        <w:tc>
          <w:tcPr>
            <w:tcW w:w="2126" w:type="dxa"/>
          </w:tcPr>
          <w:p w14:paraId="5ED1D202" w14:textId="77777777" w:rsidR="007D7E21" w:rsidRPr="00A70E0D" w:rsidRDefault="007D7E21" w:rsidP="00CF5161">
            <w:pPr>
              <w:pStyle w:val="TAH"/>
              <w:rPr>
                <w:ins w:id="475" w:author="Kahn, Jason D. (Fed) [2]" w:date="2021-05-26T21:43:00Z"/>
              </w:rPr>
            </w:pPr>
            <w:ins w:id="476" w:author="Kahn, Jason D. (Fed) [2]" w:date="2021-05-26T21:43:00Z">
              <w:r w:rsidRPr="00A70E0D">
                <w:t>Value/remark</w:t>
              </w:r>
            </w:ins>
          </w:p>
        </w:tc>
        <w:tc>
          <w:tcPr>
            <w:tcW w:w="2126" w:type="dxa"/>
          </w:tcPr>
          <w:p w14:paraId="32726DCB" w14:textId="77777777" w:rsidR="007D7E21" w:rsidRPr="00A70E0D" w:rsidRDefault="007D7E21" w:rsidP="00CF5161">
            <w:pPr>
              <w:pStyle w:val="TAH"/>
              <w:rPr>
                <w:ins w:id="477" w:author="Kahn, Jason D. (Fed) [2]" w:date="2021-05-26T21:43:00Z"/>
              </w:rPr>
            </w:pPr>
            <w:ins w:id="478" w:author="Kahn, Jason D. (Fed) [2]" w:date="2021-05-26T21:43:00Z">
              <w:r w:rsidRPr="00A70E0D">
                <w:t>Comment</w:t>
              </w:r>
            </w:ins>
          </w:p>
        </w:tc>
        <w:tc>
          <w:tcPr>
            <w:tcW w:w="1418" w:type="dxa"/>
          </w:tcPr>
          <w:p w14:paraId="6AEAE121" w14:textId="77777777" w:rsidR="007D7E21" w:rsidRPr="00A70E0D" w:rsidRDefault="007D7E21" w:rsidP="00CF5161">
            <w:pPr>
              <w:pStyle w:val="TAH"/>
              <w:rPr>
                <w:ins w:id="479" w:author="Kahn, Jason D. (Fed) [2]" w:date="2021-05-26T21:43:00Z"/>
              </w:rPr>
            </w:pPr>
            <w:ins w:id="480" w:author="Kahn, Jason D. (Fed) [2]" w:date="2021-05-26T21:43:00Z">
              <w:r w:rsidRPr="00A70E0D">
                <w:t>Reference</w:t>
              </w:r>
            </w:ins>
          </w:p>
        </w:tc>
        <w:tc>
          <w:tcPr>
            <w:tcW w:w="1134" w:type="dxa"/>
          </w:tcPr>
          <w:p w14:paraId="4FCBADC4" w14:textId="77777777" w:rsidR="007D7E21" w:rsidRPr="00A70E0D" w:rsidRDefault="007D7E21" w:rsidP="00CF5161">
            <w:pPr>
              <w:pStyle w:val="TAH"/>
              <w:rPr>
                <w:ins w:id="481" w:author="Kahn, Jason D. (Fed) [2]" w:date="2021-05-26T21:43:00Z"/>
              </w:rPr>
            </w:pPr>
            <w:ins w:id="482" w:author="Kahn, Jason D. (Fed) [2]" w:date="2021-05-26T21:43:00Z">
              <w:r w:rsidRPr="00A70E0D">
                <w:t>Condition</w:t>
              </w:r>
            </w:ins>
          </w:p>
        </w:tc>
      </w:tr>
      <w:tr w:rsidR="007D7E21" w:rsidRPr="00A70E0D" w14:paraId="200BD60A" w14:textId="77777777" w:rsidTr="00CF5161">
        <w:trPr>
          <w:tblHeader/>
          <w:ins w:id="483" w:author="Kahn, Jason D. (Fed) [2]" w:date="2021-05-26T21:43:00Z"/>
        </w:trPr>
        <w:tc>
          <w:tcPr>
            <w:tcW w:w="2835" w:type="dxa"/>
          </w:tcPr>
          <w:p w14:paraId="586D6B6C" w14:textId="77777777" w:rsidR="007D7E21" w:rsidRPr="00A70E0D" w:rsidRDefault="007D7E21" w:rsidP="00CF5161">
            <w:pPr>
              <w:pStyle w:val="TAL"/>
              <w:rPr>
                <w:ins w:id="484" w:author="Kahn, Jason D. (Fed) [2]" w:date="2021-05-26T21:43:00Z"/>
                <w:b/>
                <w:bCs/>
              </w:rPr>
            </w:pPr>
            <w:ins w:id="485" w:author="Kahn, Jason D. (Fed) [2]" w:date="2021-05-26T21:43:00Z">
              <w:r w:rsidRPr="00A70E0D">
                <w:rPr>
                  <w:b/>
                  <w:bCs/>
                </w:rPr>
                <w:t>Expires</w:t>
              </w:r>
            </w:ins>
          </w:p>
        </w:tc>
        <w:tc>
          <w:tcPr>
            <w:tcW w:w="2126" w:type="dxa"/>
          </w:tcPr>
          <w:p w14:paraId="78BEFBB4" w14:textId="77777777" w:rsidR="007D7E21" w:rsidRPr="00A70E0D" w:rsidRDefault="007D7E21" w:rsidP="00CF5161">
            <w:pPr>
              <w:pStyle w:val="TAL"/>
              <w:rPr>
                <w:ins w:id="486" w:author="Kahn, Jason D. (Fed) [2]" w:date="2021-05-26T21:43:00Z"/>
              </w:rPr>
            </w:pPr>
          </w:p>
        </w:tc>
        <w:tc>
          <w:tcPr>
            <w:tcW w:w="2126" w:type="dxa"/>
          </w:tcPr>
          <w:p w14:paraId="51CB10B1" w14:textId="77777777" w:rsidR="007D7E21" w:rsidRPr="00A70E0D" w:rsidRDefault="007D7E21" w:rsidP="00CF5161">
            <w:pPr>
              <w:pStyle w:val="TAL"/>
              <w:rPr>
                <w:ins w:id="487" w:author="Kahn, Jason D. (Fed) [2]" w:date="2021-05-26T21:43:00Z"/>
              </w:rPr>
            </w:pPr>
          </w:p>
        </w:tc>
        <w:tc>
          <w:tcPr>
            <w:tcW w:w="1418" w:type="dxa"/>
          </w:tcPr>
          <w:p w14:paraId="764C2A24" w14:textId="77777777" w:rsidR="007D7E21" w:rsidRPr="00A70E0D" w:rsidRDefault="007D7E21" w:rsidP="00CF5161">
            <w:pPr>
              <w:pStyle w:val="TAL"/>
              <w:rPr>
                <w:ins w:id="488" w:author="Kahn, Jason D. (Fed) [2]" w:date="2021-05-26T21:43:00Z"/>
              </w:rPr>
            </w:pPr>
            <w:ins w:id="489" w:author="Kahn, Jason D. (Fed) [2]" w:date="2021-05-26T21:43:00Z">
              <w:r w:rsidRPr="00A70E0D">
                <w:t>TS 24.379 [9] clause 9A2.1.3</w:t>
              </w:r>
            </w:ins>
          </w:p>
        </w:tc>
        <w:tc>
          <w:tcPr>
            <w:tcW w:w="1134" w:type="dxa"/>
          </w:tcPr>
          <w:p w14:paraId="62F9B118" w14:textId="77777777" w:rsidR="007D7E21" w:rsidRPr="00A70E0D" w:rsidRDefault="007D7E21" w:rsidP="00CF5161">
            <w:pPr>
              <w:pStyle w:val="TAL"/>
              <w:rPr>
                <w:ins w:id="490" w:author="Kahn, Jason D. (Fed) [2]" w:date="2021-05-26T21:43:00Z"/>
              </w:rPr>
            </w:pPr>
          </w:p>
        </w:tc>
      </w:tr>
      <w:tr w:rsidR="007D7E21" w:rsidRPr="00A70E0D" w14:paraId="2D7199BA" w14:textId="77777777" w:rsidTr="00CF5161">
        <w:trPr>
          <w:tblHeader/>
          <w:ins w:id="491" w:author="Kahn, Jason D. (Fed) [2]" w:date="2021-05-26T21:43:00Z"/>
        </w:trPr>
        <w:tc>
          <w:tcPr>
            <w:tcW w:w="2835" w:type="dxa"/>
          </w:tcPr>
          <w:p w14:paraId="011EFBD4" w14:textId="77777777" w:rsidR="007D7E21" w:rsidRPr="00A70E0D" w:rsidRDefault="007D7E21" w:rsidP="00CF5161">
            <w:pPr>
              <w:pStyle w:val="TAL"/>
              <w:rPr>
                <w:ins w:id="492" w:author="Kahn, Jason D. (Fed) [2]" w:date="2021-05-26T21:43:00Z"/>
              </w:rPr>
            </w:pPr>
            <w:ins w:id="493" w:author="Kahn, Jason D. (Fed) [2]" w:date="2021-05-26T21:43:00Z">
              <w:r w:rsidRPr="00A70E0D">
                <w:t xml:space="preserve">  value</w:t>
              </w:r>
            </w:ins>
          </w:p>
        </w:tc>
        <w:tc>
          <w:tcPr>
            <w:tcW w:w="2126" w:type="dxa"/>
          </w:tcPr>
          <w:p w14:paraId="1CAF9E5A" w14:textId="77777777" w:rsidR="007D7E21" w:rsidRPr="00A70E0D" w:rsidRDefault="007D7E21" w:rsidP="00CF5161">
            <w:pPr>
              <w:pStyle w:val="TAL"/>
              <w:rPr>
                <w:ins w:id="494" w:author="Kahn, Jason D. (Fed) [2]" w:date="2021-05-26T21:43:00Z"/>
              </w:rPr>
            </w:pPr>
            <w:ins w:id="495" w:author="Kahn, Jason D. (Fed) [2]" w:date="2021-05-26T21:43:00Z">
              <w:r w:rsidRPr="00A70E0D">
                <w:t>"</w:t>
              </w:r>
              <w:r w:rsidRPr="00A70E0D">
                <w:rPr>
                  <w:rFonts w:eastAsia="SimSun"/>
                </w:rPr>
                <w:t>0"</w:t>
              </w:r>
            </w:ins>
          </w:p>
        </w:tc>
        <w:tc>
          <w:tcPr>
            <w:tcW w:w="2126" w:type="dxa"/>
          </w:tcPr>
          <w:p w14:paraId="185AAE3A" w14:textId="77777777" w:rsidR="007D7E21" w:rsidRPr="00A70E0D" w:rsidRDefault="007D7E21" w:rsidP="00CF5161">
            <w:pPr>
              <w:pStyle w:val="TAL"/>
              <w:rPr>
                <w:ins w:id="496" w:author="Kahn, Jason D. (Fed) [2]" w:date="2021-05-26T21:43:00Z"/>
              </w:rPr>
            </w:pPr>
          </w:p>
        </w:tc>
        <w:tc>
          <w:tcPr>
            <w:tcW w:w="1418" w:type="dxa"/>
          </w:tcPr>
          <w:p w14:paraId="69DAA9A4" w14:textId="77777777" w:rsidR="007D7E21" w:rsidRPr="00A70E0D" w:rsidRDefault="007D7E21" w:rsidP="00CF5161">
            <w:pPr>
              <w:pStyle w:val="TAL"/>
              <w:rPr>
                <w:ins w:id="497" w:author="Kahn, Jason D. (Fed) [2]" w:date="2021-05-26T21:43:00Z"/>
              </w:rPr>
            </w:pPr>
          </w:p>
        </w:tc>
        <w:tc>
          <w:tcPr>
            <w:tcW w:w="1134" w:type="dxa"/>
          </w:tcPr>
          <w:p w14:paraId="04AAF47A" w14:textId="77777777" w:rsidR="007D7E21" w:rsidRPr="00A70E0D" w:rsidRDefault="007D7E21" w:rsidP="00CF5161">
            <w:pPr>
              <w:pStyle w:val="TAL"/>
              <w:rPr>
                <w:ins w:id="498" w:author="Kahn, Jason D. (Fed) [2]" w:date="2021-05-26T21:43:00Z"/>
              </w:rPr>
            </w:pPr>
          </w:p>
        </w:tc>
      </w:tr>
    </w:tbl>
    <w:p w14:paraId="7A235141" w14:textId="77777777" w:rsidR="007D7E21" w:rsidRPr="00A70E0D" w:rsidRDefault="007D7E21" w:rsidP="007D7E21">
      <w:pPr>
        <w:rPr>
          <w:ins w:id="499" w:author="Kahn, Jason D. (Fed) [2]" w:date="2021-05-26T21:43:00Z"/>
        </w:rPr>
      </w:pPr>
    </w:p>
    <w:p w14:paraId="0D9812DF" w14:textId="77777777" w:rsidR="002336F6" w:rsidRPr="00A70E0D" w:rsidRDefault="002336F6" w:rsidP="002336F6"/>
    <w:p w14:paraId="1B072D3D" w14:textId="77777777" w:rsidR="002336F6" w:rsidRPr="00A70E0D" w:rsidRDefault="002336F6" w:rsidP="002336F6"/>
    <w:p w14:paraId="7D5F2FA9" w14:textId="77777777" w:rsidR="002336F6" w:rsidRPr="00EF5E31" w:rsidRDefault="002336F6" w:rsidP="002336F6">
      <w:pPr>
        <w:pStyle w:val="Heading3"/>
        <w:rPr>
          <w:noProof/>
          <w:color w:val="FF0000"/>
        </w:rPr>
      </w:pPr>
      <w:bookmarkStart w:id="500" w:name="_Hlk71291899"/>
      <w:r w:rsidRPr="00A70E0D">
        <w:rPr>
          <w:noProof/>
          <w:color w:val="FF0000"/>
        </w:rPr>
        <w:t>&lt;END OF CHANGES&gt;</w:t>
      </w:r>
      <w:bookmarkEnd w:id="500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9F099C"/>
    <w:multiLevelType w:val="hybridMultilevel"/>
    <w:tmpl w:val="F4D092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ahn, Jason D. (Fed) [2]">
    <w15:presenceInfo w15:providerId="AD" w15:userId="S::jdk3@nist.gov::3a15fc80-6854-45fa-8505-390aa796d8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7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4755"/>
    <w:rsid w:val="00145D43"/>
    <w:rsid w:val="00192C46"/>
    <w:rsid w:val="001A08B3"/>
    <w:rsid w:val="001A7B60"/>
    <w:rsid w:val="001B52F0"/>
    <w:rsid w:val="001B7A65"/>
    <w:rsid w:val="001E41F3"/>
    <w:rsid w:val="002336F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50B25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D7E21"/>
    <w:rsid w:val="007F7259"/>
    <w:rsid w:val="008040A8"/>
    <w:rsid w:val="008279FA"/>
    <w:rsid w:val="008626E7"/>
    <w:rsid w:val="00870EE7"/>
    <w:rsid w:val="008863B9"/>
    <w:rsid w:val="008A3AB6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0E0D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4878"/>
    <w:rsid w:val="00D03F9A"/>
    <w:rsid w:val="00D06D51"/>
    <w:rsid w:val="00D24991"/>
    <w:rsid w:val="00D50255"/>
    <w:rsid w:val="00D64BB1"/>
    <w:rsid w:val="00D66520"/>
    <w:rsid w:val="00DD46EC"/>
    <w:rsid w:val="00DE34CF"/>
    <w:rsid w:val="00E13F3D"/>
    <w:rsid w:val="00E34898"/>
    <w:rsid w:val="00EB09B7"/>
    <w:rsid w:val="00EE7D7C"/>
    <w:rsid w:val="00F25D98"/>
    <w:rsid w:val="00F300FB"/>
    <w:rsid w:val="00FB267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2336F6"/>
    <w:rPr>
      <w:rFonts w:ascii="Arial" w:hAnsi="Arial"/>
      <w:lang w:val="en-GB" w:eastAsia="en-US"/>
    </w:rPr>
  </w:style>
  <w:style w:type="character" w:customStyle="1" w:styleId="NOChar2">
    <w:name w:val="NO Char2"/>
    <w:link w:val="NO"/>
    <w:locked/>
    <w:rsid w:val="002336F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336F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2336F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2336F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336F6"/>
    <w:rPr>
      <w:rFonts w:ascii="Arial" w:hAnsi="Arial"/>
      <w:b/>
      <w:sz w:val="18"/>
      <w:lang w:val="en-GB" w:eastAsia="en-US"/>
    </w:rPr>
  </w:style>
  <w:style w:type="character" w:customStyle="1" w:styleId="B1Char2">
    <w:name w:val="B1 Char2"/>
    <w:link w:val="B1"/>
    <w:rsid w:val="002336F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336F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2336F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2336F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D07926-F8F1-4349-8B00-0584E3866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2136</Words>
  <Characters>12433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Kahn, Jason D. (Fed)</cp:lastModifiedBy>
  <cp:revision>2</cp:revision>
  <cp:lastPrinted>1900-01-01T07:00:00Z</cp:lastPrinted>
  <dcterms:created xsi:type="dcterms:W3CDTF">2021-05-28T15:14:00Z</dcterms:created>
  <dcterms:modified xsi:type="dcterms:W3CDTF">2021-05-28T15:14:00Z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R5-213263</vt:lpwstr>
  </property>
  <property fmtid="{D5CDD505-2E9C-101B-9397-08002B2CF9AE}" pid="10" name="Spec#">
    <vt:lpwstr>36.579-2</vt:lpwstr>
  </property>
  <property fmtid="{D5CDD505-2E9C-101B-9397-08002B2CF9AE}" pid="11" name="Cr#">
    <vt:lpwstr>0178</vt:lpwstr>
  </property>
  <property fmtid="{D5CDD505-2E9C-101B-9397-08002B2CF9AE}" pid="12" name="Revision">
    <vt:lpwstr>-</vt:lpwstr>
  </property>
  <property fmtid="{D5CDD505-2E9C-101B-9397-08002B2CF9AE}" pid="13" name="Version">
    <vt:lpwstr>14.10.0</vt:lpwstr>
  </property>
  <property fmtid="{D5CDD505-2E9C-101B-9397-08002B2CF9AE}" pid="14" name="CrTitle">
    <vt:lpwstr>Addition of MCPTT Test Case 5.8</vt:lpwstr>
  </property>
  <property fmtid="{D5CDD505-2E9C-101B-9397-08002B2CF9AE}" pid="15" name="SourceIfWg">
    <vt:lpwstr>NIST</vt:lpwstr>
  </property>
  <property fmtid="{D5CDD505-2E9C-101B-9397-08002B2CF9AE}" pid="16" name="SourceIfTsg">
    <vt:lpwstr/>
  </property>
  <property fmtid="{D5CDD505-2E9C-101B-9397-08002B2CF9AE}" pid="17" name="RelatedWis">
    <vt:lpwstr>MCenhUEConTest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Rel-15</vt:lpwstr>
  </property>
</Properties>
</file>